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2C121" w14:textId="77777777" w:rsidR="00424A5A" w:rsidRDefault="00424A5A"/>
    <w:p w14:paraId="6977C89B" w14:textId="77777777" w:rsidR="00424A5A" w:rsidRDefault="00424A5A"/>
    <w:p w14:paraId="3357D64C" w14:textId="77777777" w:rsidR="00424A5A" w:rsidRDefault="00424A5A" w:rsidP="00424A5A"/>
    <w:p w14:paraId="4BC50257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09114B0" w14:textId="77777777">
        <w:tc>
          <w:tcPr>
            <w:tcW w:w="1080" w:type="dxa"/>
            <w:vAlign w:val="center"/>
          </w:tcPr>
          <w:p w14:paraId="5FF7B08D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C3CEF1C" w14:textId="77777777" w:rsidR="00424A5A" w:rsidRPr="00427B3B" w:rsidRDefault="0068183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81830">
              <w:rPr>
                <w:rFonts w:ascii="Arial" w:hAnsi="Arial" w:cs="Arial"/>
                <w:color w:val="0000FF"/>
                <w:sz w:val="16"/>
                <w:szCs w:val="16"/>
              </w:rPr>
              <w:t>43001-24/2024-0</w:t>
            </w:r>
            <w:r w:rsidR="009D0855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08ADCF81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EFE4289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4B4B3DDD" w14:textId="77777777" w:rsidR="00424A5A" w:rsidRPr="00427B3B" w:rsidRDefault="0068183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81830">
              <w:rPr>
                <w:rFonts w:ascii="Arial" w:hAnsi="Arial" w:cs="Arial"/>
                <w:color w:val="0000FF"/>
                <w:sz w:val="16"/>
                <w:szCs w:val="16"/>
              </w:rPr>
              <w:t xml:space="preserve">A-5/24 G   </w:t>
            </w:r>
          </w:p>
        </w:tc>
      </w:tr>
      <w:tr w:rsidR="00424A5A" w:rsidRPr="00427B3B" w14:paraId="2E60FAF0" w14:textId="77777777">
        <w:tc>
          <w:tcPr>
            <w:tcW w:w="1080" w:type="dxa"/>
            <w:vAlign w:val="center"/>
          </w:tcPr>
          <w:p w14:paraId="78D36FC3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2738526" w14:textId="7412E596" w:rsidR="00424A5A" w:rsidRPr="00427B3B" w:rsidRDefault="00EB0581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 w:rsidR="00292A4A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790D55">
              <w:rPr>
                <w:rFonts w:ascii="Arial" w:hAnsi="Arial" w:cs="Arial"/>
                <w:color w:val="0000FF"/>
                <w:sz w:val="16"/>
                <w:szCs w:val="16"/>
              </w:rPr>
              <w:t>.03</w:t>
            </w:r>
            <w:r w:rsidR="00FA0617">
              <w:rPr>
                <w:rFonts w:ascii="Arial" w:hAnsi="Arial" w:cs="Arial"/>
                <w:color w:val="0000FF"/>
                <w:sz w:val="16"/>
                <w:szCs w:val="16"/>
              </w:rPr>
              <w:t>.2024</w:t>
            </w:r>
            <w:proofErr w:type="gramEnd"/>
          </w:p>
        </w:tc>
        <w:tc>
          <w:tcPr>
            <w:tcW w:w="1080" w:type="dxa"/>
            <w:vAlign w:val="center"/>
          </w:tcPr>
          <w:p w14:paraId="04C7DFA5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DB7272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7C2270D" w14:textId="77777777" w:rsidR="00424A5A" w:rsidRPr="00427B3B" w:rsidRDefault="0068183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81830">
              <w:rPr>
                <w:rFonts w:ascii="Arial" w:hAnsi="Arial" w:cs="Arial"/>
                <w:color w:val="0000FF"/>
                <w:sz w:val="16"/>
                <w:szCs w:val="16"/>
              </w:rPr>
              <w:t>2431-24-000077/0</w:t>
            </w:r>
          </w:p>
        </w:tc>
      </w:tr>
    </w:tbl>
    <w:p w14:paraId="5987922B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40FF5250" w14:textId="77777777" w:rsidR="00424A5A" w:rsidRDefault="00424A5A"/>
    <w:p w14:paraId="1E05A6F9" w14:textId="77777777" w:rsidR="00556816" w:rsidRDefault="00556816">
      <w:pPr>
        <w:rPr>
          <w:sz w:val="22"/>
        </w:rPr>
      </w:pPr>
    </w:p>
    <w:p w14:paraId="59E3651D" w14:textId="77777777" w:rsidR="00424A5A" w:rsidRPr="00637BE6" w:rsidRDefault="00424A5A">
      <w:pPr>
        <w:rPr>
          <w:sz w:val="22"/>
        </w:rPr>
      </w:pPr>
    </w:p>
    <w:p w14:paraId="03AAEE65" w14:textId="77777777" w:rsidR="00E813F4" w:rsidRPr="00A9293C" w:rsidRDefault="00E813F4" w:rsidP="00E813F4">
      <w:pPr>
        <w:rPr>
          <w:sz w:val="22"/>
        </w:rPr>
      </w:pPr>
    </w:p>
    <w:p w14:paraId="4F883889" w14:textId="77777777" w:rsidR="00595FFA" w:rsidRPr="00B539C1" w:rsidRDefault="00595FFA" w:rsidP="00595FFA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B539C1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37EDC12D" w14:textId="77777777" w:rsidR="00595FFA" w:rsidRPr="00B539C1" w:rsidRDefault="00595FFA" w:rsidP="00595FFA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B539C1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3718BA48" w14:textId="77777777" w:rsidR="00595FFA" w:rsidRPr="00120E95" w:rsidRDefault="00595FFA" w:rsidP="00595FFA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</w:p>
    <w:p w14:paraId="4AAF3B51" w14:textId="77777777" w:rsidR="00E813F4" w:rsidRPr="00FA0617" w:rsidRDefault="00E813F4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FA0617" w14:paraId="2E0B9354" w14:textId="77777777">
        <w:tc>
          <w:tcPr>
            <w:tcW w:w="9288" w:type="dxa"/>
          </w:tcPr>
          <w:p w14:paraId="3F836020" w14:textId="77777777" w:rsidR="00FA0617" w:rsidRPr="00FA0617" w:rsidRDefault="00681830" w:rsidP="003560E2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681830">
              <w:rPr>
                <w:rFonts w:ascii="Tahoma" w:hAnsi="Tahoma" w:cs="Tahoma"/>
                <w:b/>
                <w:szCs w:val="20"/>
              </w:rPr>
              <w:t xml:space="preserve">UJMA - Rekonstrukcija G2-112/1256 Ravne-Dravograd, od km 0+500 do km 3+500 in ureditev kolesarske poti od km 0+500 do km 2+040 </w:t>
            </w:r>
          </w:p>
        </w:tc>
      </w:tr>
    </w:tbl>
    <w:p w14:paraId="0D1FBFFB" w14:textId="77777777" w:rsidR="00E813F4" w:rsidRPr="00FA0617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1614B815" w14:textId="138FF4A1" w:rsidR="00595FFA" w:rsidRPr="00B539C1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  <w:r w:rsidRPr="00B539C1">
        <w:rPr>
          <w:rFonts w:ascii="Tahoma" w:hAnsi="Tahoma" w:cs="Tahoma"/>
          <w:szCs w:val="20"/>
        </w:rPr>
        <w:t>Obvestilo o spremembi razpisne dokumentacije je objavljeno na "Portalu javnih naročil"</w:t>
      </w:r>
      <w:r w:rsidR="00292A4A">
        <w:rPr>
          <w:rFonts w:ascii="Tahoma" w:hAnsi="Tahoma" w:cs="Tahoma"/>
          <w:szCs w:val="20"/>
        </w:rPr>
        <w:t>.</w:t>
      </w:r>
    </w:p>
    <w:p w14:paraId="33E6C470" w14:textId="77777777" w:rsidR="00595FFA" w:rsidRPr="00B539C1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</w:p>
    <w:p w14:paraId="370AC91D" w14:textId="77777777" w:rsidR="00595FFA" w:rsidRPr="00B539C1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  <w:r w:rsidRPr="00B539C1">
        <w:rPr>
          <w:rFonts w:ascii="Tahoma" w:hAnsi="Tahoma" w:cs="Tahoma"/>
          <w:szCs w:val="20"/>
        </w:rPr>
        <w:t>Obrazložitev sprememb:</w:t>
      </w:r>
    </w:p>
    <w:tbl>
      <w:tblPr>
        <w:tblW w:w="949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595FFA" w:rsidRPr="00B262A4" w14:paraId="597151D2" w14:textId="77777777" w:rsidTr="00CF32EA">
        <w:trPr>
          <w:trHeight w:val="3099"/>
        </w:trPr>
        <w:tc>
          <w:tcPr>
            <w:tcW w:w="9493" w:type="dxa"/>
          </w:tcPr>
          <w:p w14:paraId="33D241DD" w14:textId="77777777" w:rsidR="00595FFA" w:rsidRPr="00664562" w:rsidRDefault="00595FFA" w:rsidP="0028173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664562">
              <w:rPr>
                <w:rFonts w:ascii="Tahoma" w:hAnsi="Tahoma" w:cs="Tahoma"/>
                <w:b/>
                <w:bCs/>
                <w:sz w:val="19"/>
                <w:szCs w:val="19"/>
              </w:rPr>
              <w:t>Naročnik objavlja čistopis popisa del</w:t>
            </w:r>
            <w:r>
              <w:rPr>
                <w:rFonts w:ascii="Tahoma" w:hAnsi="Tahoma" w:cs="Tahoma"/>
                <w:b/>
                <w:bCs/>
                <w:sz w:val="19"/>
                <w:szCs w:val="19"/>
              </w:rPr>
              <w:t>:</w:t>
            </w:r>
            <w:r w:rsidRPr="00664562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 </w:t>
            </w:r>
          </w:p>
          <w:p w14:paraId="24359D71" w14:textId="77777777" w:rsidR="00595FFA" w:rsidRPr="00852213" w:rsidRDefault="00595FFA" w:rsidP="0028173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 w:val="19"/>
                <w:szCs w:val="19"/>
              </w:rPr>
            </w:pPr>
          </w:p>
          <w:p w14:paraId="37E5CFF1" w14:textId="77777777" w:rsidR="00770598" w:rsidRPr="00772862" w:rsidRDefault="00770598" w:rsidP="0077059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bookmarkStart w:id="0" w:name="_Hlk161252048"/>
            <w:r w:rsidRPr="00772862">
              <w:rPr>
                <w:rFonts w:ascii="Tahoma" w:hAnsi="Tahoma" w:cs="Tahoma"/>
                <w:sz w:val="20"/>
                <w:szCs w:val="20"/>
                <w:u w:val="single"/>
              </w:rPr>
              <w:t>V popisu del se korigir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a</w:t>
            </w:r>
            <w:r w:rsidRPr="00772862">
              <w:rPr>
                <w:rFonts w:ascii="Tahoma" w:hAnsi="Tahoma" w:cs="Tahoma"/>
                <w:sz w:val="20"/>
                <w:szCs w:val="20"/>
                <w:u w:val="single"/>
              </w:rPr>
              <w:t>:</w:t>
            </w:r>
          </w:p>
          <w:bookmarkEnd w:id="0"/>
          <w:p w14:paraId="06672CDE" w14:textId="77777777" w:rsidR="00770598" w:rsidRPr="0044769D" w:rsidRDefault="00770598" w:rsidP="00770598">
            <w:pPr>
              <w:pStyle w:val="Odstavekseznama"/>
              <w:widowControl w:val="0"/>
              <w:numPr>
                <w:ilvl w:val="0"/>
                <w:numId w:val="20"/>
              </w:numPr>
              <w:spacing w:before="60" w:line="254" w:lineRule="atLeast"/>
              <w:ind w:left="284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769D">
              <w:rPr>
                <w:rFonts w:ascii="Tahoma" w:hAnsi="Tahoma" w:cs="Tahoma"/>
                <w:sz w:val="20"/>
                <w:szCs w:val="20"/>
              </w:rPr>
              <w:t>postavka 0001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44769D">
              <w:rPr>
                <w:rFonts w:ascii="Tahoma" w:hAnsi="Tahoma" w:cs="Tahoma"/>
                <w:sz w:val="20"/>
                <w:szCs w:val="20"/>
              </w:rPr>
              <w:t xml:space="preserve"> sklop 2.9 Prevozi, razprostiranje in ureditev deponij materiala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44769D">
              <w:rPr>
                <w:rFonts w:ascii="Tahoma" w:hAnsi="Tahoma" w:cs="Tahoma"/>
                <w:sz w:val="20"/>
                <w:szCs w:val="20"/>
              </w:rPr>
              <w:t xml:space="preserve"> v zavihkih 1_CESTA, 3_ ROLIRANA BREŽINA, 4_ RAVNE-KINO, 5_JP350121</w:t>
            </w:r>
          </w:p>
          <w:p w14:paraId="3F30EBBC" w14:textId="77777777" w:rsidR="00770598" w:rsidRDefault="00770598" w:rsidP="00770598">
            <w:pPr>
              <w:widowControl w:val="0"/>
              <w:numPr>
                <w:ilvl w:val="0"/>
                <w:numId w:val="20"/>
              </w:numPr>
              <w:spacing w:before="60" w:line="254" w:lineRule="atLeast"/>
              <w:ind w:left="284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769D">
              <w:rPr>
                <w:rFonts w:ascii="Tahoma" w:hAnsi="Tahoma" w:cs="Tahoma"/>
                <w:sz w:val="20"/>
                <w:szCs w:val="20"/>
              </w:rPr>
              <w:t>postavka 0001</w:t>
            </w:r>
            <w:r w:rsidR="00224D03">
              <w:rPr>
                <w:rFonts w:ascii="Tahoma" w:hAnsi="Tahoma" w:cs="Tahoma"/>
                <w:sz w:val="20"/>
                <w:szCs w:val="20"/>
              </w:rPr>
              <w:t>;</w:t>
            </w:r>
            <w:r w:rsidRPr="0044769D">
              <w:rPr>
                <w:rFonts w:ascii="Tahoma" w:hAnsi="Tahoma" w:cs="Tahoma"/>
                <w:sz w:val="20"/>
                <w:szCs w:val="20"/>
              </w:rPr>
              <w:t xml:space="preserve"> sklop 2.6 Prevozi, razprostiranje in ureditev deponij materiala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44769D">
              <w:rPr>
                <w:rFonts w:ascii="Tahoma" w:hAnsi="Tahoma" w:cs="Tahoma"/>
                <w:sz w:val="20"/>
                <w:szCs w:val="20"/>
              </w:rPr>
              <w:t xml:space="preserve"> v zavihkih 8_PK1, 9_PK2, 10_PK3, 11_PK4, 12_PK5, 13_PK6, 14_PK7, 15_PK8, 28_VGU_PR3, 29_VGU_PR7, 30_VGU_PR9, 31_VGU_PR13, 32_VGU_PR15, 32a_VGU_PR15a, 32b_VGU_PR17, 33_VGU_PR22, 34_VGU_PR23, 35_VGU_PR25, 36_VGU_PR29 </w:t>
            </w:r>
          </w:p>
          <w:p w14:paraId="52D04FC8" w14:textId="77777777" w:rsidR="00770598" w:rsidRPr="009864DF" w:rsidRDefault="00770598" w:rsidP="00770598">
            <w:pPr>
              <w:widowControl w:val="0"/>
              <w:numPr>
                <w:ilvl w:val="0"/>
                <w:numId w:val="20"/>
              </w:numPr>
              <w:spacing w:before="60" w:line="254" w:lineRule="atLeast"/>
              <w:ind w:left="284" w:hanging="284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postavka 0002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03CD7">
              <w:rPr>
                <w:rFonts w:ascii="Tahoma" w:hAnsi="Tahoma" w:cs="Tahoma"/>
                <w:sz w:val="20"/>
                <w:szCs w:val="20"/>
              </w:rPr>
              <w:t>sklop 2.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B03CD7">
              <w:rPr>
                <w:rFonts w:ascii="Tahoma" w:hAnsi="Tahoma" w:cs="Tahoma"/>
                <w:sz w:val="20"/>
                <w:szCs w:val="20"/>
              </w:rPr>
              <w:t xml:space="preserve"> Prevozi, razprostiranje in ureditev deponij materiala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B03CD7">
              <w:rPr>
                <w:rFonts w:ascii="Tahoma" w:hAnsi="Tahoma" w:cs="Tahoma"/>
                <w:sz w:val="20"/>
                <w:szCs w:val="20"/>
              </w:rPr>
              <w:t xml:space="preserve"> v zavihk</w:t>
            </w:r>
            <w:r>
              <w:rPr>
                <w:rFonts w:ascii="Tahoma" w:hAnsi="Tahoma" w:cs="Tahoma"/>
                <w:sz w:val="20"/>
                <w:szCs w:val="20"/>
              </w:rPr>
              <w:t>u 7_MET. KANAL</w:t>
            </w:r>
          </w:p>
          <w:p w14:paraId="1C91863F" w14:textId="77777777" w:rsidR="00EB0581" w:rsidRDefault="00EB0581" w:rsidP="0077059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5D7E985" w14:textId="77777777" w:rsidR="00770598" w:rsidRDefault="00770598" w:rsidP="0077059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Korigirane postavke se glasijo:</w:t>
            </w:r>
          </w:p>
          <w:p w14:paraId="17264380" w14:textId="77777777" w:rsidR="00770598" w:rsidRPr="007C6F7A" w:rsidRDefault="00770598" w:rsidP="0077059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Tabelamrea"/>
              <w:tblW w:w="9067" w:type="dxa"/>
              <w:tblLayout w:type="fixed"/>
              <w:tblLook w:val="04A0" w:firstRow="1" w:lastRow="0" w:firstColumn="1" w:lastColumn="0" w:noHBand="0" w:noVBand="1"/>
            </w:tblPr>
            <w:tblGrid>
              <w:gridCol w:w="3945"/>
              <w:gridCol w:w="586"/>
              <w:gridCol w:w="1418"/>
              <w:gridCol w:w="1417"/>
              <w:gridCol w:w="1701"/>
            </w:tblGrid>
            <w:tr w:rsidR="00770598" w:rsidRPr="0044769D" w14:paraId="6BFDBB24" w14:textId="77777777" w:rsidTr="000F3B10">
              <w:trPr>
                <w:trHeight w:val="468"/>
              </w:trPr>
              <w:tc>
                <w:tcPr>
                  <w:tcW w:w="3945" w:type="dxa"/>
                  <w:hideMark/>
                </w:tcPr>
                <w:p w14:paraId="31F8311C" w14:textId="77777777" w:rsidR="00770598" w:rsidRPr="0044769D" w:rsidRDefault="00770598" w:rsidP="00770598">
                  <w:pPr>
                    <w:pStyle w:val="Konnaopomba-besedilo"/>
                    <w:jc w:val="both"/>
                    <w:rPr>
                      <w:rFonts w:ascii="Tahoma" w:hAnsi="Tahoma" w:cs="Tahoma"/>
                      <w:szCs w:val="20"/>
                    </w:rPr>
                  </w:pPr>
                  <w:r w:rsidRPr="0044769D">
                    <w:rPr>
                      <w:rFonts w:ascii="Tahoma" w:hAnsi="Tahoma" w:cs="Tahoma"/>
                      <w:szCs w:val="20"/>
                    </w:rPr>
                    <w:t>Prevoz materiala na uradno deponijo po izboru izvajalca</w:t>
                  </w:r>
                </w:p>
              </w:tc>
              <w:tc>
                <w:tcPr>
                  <w:tcW w:w="586" w:type="dxa"/>
                  <w:noWrap/>
                  <w:hideMark/>
                </w:tcPr>
                <w:p w14:paraId="1980CE13" w14:textId="77777777" w:rsidR="00770598" w:rsidRPr="0044769D" w:rsidRDefault="00770598" w:rsidP="00770598">
                  <w:pPr>
                    <w:pStyle w:val="Konnaopomba-besedilo"/>
                    <w:jc w:val="both"/>
                    <w:rPr>
                      <w:rFonts w:ascii="Tahoma" w:hAnsi="Tahoma" w:cs="Tahoma"/>
                      <w:szCs w:val="20"/>
                    </w:rPr>
                  </w:pPr>
                  <w:r w:rsidRPr="0044769D">
                    <w:rPr>
                      <w:rFonts w:ascii="Tahoma" w:hAnsi="Tahoma" w:cs="Tahoma"/>
                      <w:szCs w:val="20"/>
                    </w:rPr>
                    <w:t>T</w:t>
                  </w:r>
                </w:p>
              </w:tc>
              <w:tc>
                <w:tcPr>
                  <w:tcW w:w="1418" w:type="dxa"/>
                  <w:hideMark/>
                </w:tcPr>
                <w:p w14:paraId="7D6E6CA4" w14:textId="77777777" w:rsidR="00770598" w:rsidRPr="0044769D" w:rsidRDefault="00770598" w:rsidP="00770598">
                  <w:pPr>
                    <w:pStyle w:val="Konnaopomba-besedilo"/>
                    <w:jc w:val="both"/>
                    <w:rPr>
                      <w:rFonts w:ascii="Tahoma" w:hAnsi="Tahoma" w:cs="Tahoma"/>
                      <w:szCs w:val="20"/>
                    </w:rPr>
                  </w:pPr>
                </w:p>
              </w:tc>
              <w:tc>
                <w:tcPr>
                  <w:tcW w:w="1417" w:type="dxa"/>
                  <w:noWrap/>
                  <w:hideMark/>
                </w:tcPr>
                <w:p w14:paraId="104AC332" w14:textId="77777777" w:rsidR="00770598" w:rsidRPr="0044769D" w:rsidRDefault="00770598" w:rsidP="00770598">
                  <w:pPr>
                    <w:pStyle w:val="Konnaopomba-besedilo"/>
                    <w:jc w:val="both"/>
                    <w:rPr>
                      <w:rFonts w:ascii="Tahoma" w:hAnsi="Tahoma" w:cs="Tahoma"/>
                      <w:szCs w:val="20"/>
                    </w:rPr>
                  </w:pPr>
                  <w:r w:rsidRPr="0044769D">
                    <w:rPr>
                      <w:rFonts w:ascii="Tahoma" w:hAnsi="Tahoma" w:cs="Tahoma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hideMark/>
                </w:tcPr>
                <w:p w14:paraId="1F2F1322" w14:textId="77777777" w:rsidR="00770598" w:rsidRPr="0044769D" w:rsidRDefault="00770598" w:rsidP="00770598">
                  <w:pPr>
                    <w:pStyle w:val="Konnaopomba-besedilo"/>
                    <w:jc w:val="both"/>
                    <w:rPr>
                      <w:rFonts w:ascii="Tahoma" w:hAnsi="Tahoma" w:cs="Tahoma"/>
                      <w:szCs w:val="20"/>
                    </w:rPr>
                  </w:pPr>
                </w:p>
              </w:tc>
            </w:tr>
          </w:tbl>
          <w:p w14:paraId="00015256" w14:textId="77777777" w:rsidR="00770598" w:rsidRPr="007C6F7A" w:rsidRDefault="00770598" w:rsidP="00770598">
            <w:pPr>
              <w:pStyle w:val="Konnaopomba-besedilo"/>
              <w:jc w:val="both"/>
              <w:rPr>
                <w:rFonts w:ascii="Tahoma" w:hAnsi="Tahoma" w:cs="Tahoma"/>
                <w:szCs w:val="20"/>
              </w:rPr>
            </w:pPr>
          </w:p>
          <w:p w14:paraId="4DC06344" w14:textId="77777777" w:rsidR="00770598" w:rsidRPr="00772862" w:rsidRDefault="00770598" w:rsidP="00770598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bookmarkStart w:id="1" w:name="_Hlk161254012"/>
            <w:bookmarkStart w:id="2" w:name="_Hlk161252694"/>
            <w:r w:rsidRPr="00772862">
              <w:rPr>
                <w:rFonts w:ascii="Tahoma" w:hAnsi="Tahoma" w:cs="Tahoma"/>
                <w:sz w:val="20"/>
                <w:szCs w:val="20"/>
                <w:u w:val="single"/>
              </w:rPr>
              <w:t>V popisu del se korigira</w:t>
            </w:r>
            <w:bookmarkEnd w:id="1"/>
            <w:r w:rsidRPr="00772862">
              <w:rPr>
                <w:rFonts w:ascii="Tahoma" w:hAnsi="Tahoma" w:cs="Tahoma"/>
                <w:sz w:val="20"/>
                <w:szCs w:val="20"/>
                <w:u w:val="single"/>
              </w:rPr>
              <w:t>:</w:t>
            </w:r>
          </w:p>
          <w:bookmarkEnd w:id="2"/>
          <w:p w14:paraId="68AD001E" w14:textId="77777777" w:rsidR="00770598" w:rsidRDefault="00770598" w:rsidP="0077059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FEA737C" w14:textId="77777777" w:rsidR="00770598" w:rsidRDefault="00770598" w:rsidP="00770598">
            <w:pPr>
              <w:pStyle w:val="Odstavekseznama"/>
              <w:numPr>
                <w:ilvl w:val="0"/>
                <w:numId w:val="20"/>
              </w:numPr>
              <w:ind w:left="284" w:hanging="28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postavka 004</w:t>
            </w:r>
            <w:r w:rsidR="00062A76">
              <w:rPr>
                <w:rFonts w:ascii="Tahoma" w:hAnsi="Tahoma" w:cs="Tahoma"/>
                <w:sz w:val="20"/>
                <w:szCs w:val="20"/>
              </w:rPr>
              <w:t>;</w:t>
            </w:r>
            <w:r>
              <w:rPr>
                <w:rFonts w:ascii="Tahoma" w:hAnsi="Tahoma" w:cs="Tahoma"/>
                <w:sz w:val="20"/>
                <w:szCs w:val="20"/>
              </w:rPr>
              <w:t xml:space="preserve"> sklop 1.2 Čiščenje terena</w:t>
            </w:r>
            <w:r w:rsidR="00062A76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hAnsi="Tahoma" w:cs="Tahoma"/>
                <w:sz w:val="20"/>
                <w:szCs w:val="20"/>
              </w:rPr>
              <w:t xml:space="preserve">v zavihkih </w:t>
            </w:r>
            <w:r w:rsidRPr="008302AF">
              <w:rPr>
                <w:rFonts w:ascii="Tahoma" w:hAnsi="Tahoma" w:cs="Tahoma"/>
                <w:sz w:val="20"/>
                <w:szCs w:val="20"/>
              </w:rPr>
              <w:t>1_CESTA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8302AF">
              <w:rPr>
                <w:rFonts w:ascii="Tahoma" w:hAnsi="Tahoma" w:cs="Tahoma"/>
                <w:sz w:val="20"/>
                <w:szCs w:val="20"/>
              </w:rPr>
              <w:t>4_ RAVNE-KINO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</w:p>
          <w:p w14:paraId="705D4E29" w14:textId="77777777" w:rsidR="00770598" w:rsidRDefault="00770598" w:rsidP="00770598">
            <w:pPr>
              <w:pStyle w:val="Odstavekseznama"/>
              <w:numPr>
                <w:ilvl w:val="0"/>
                <w:numId w:val="20"/>
              </w:numPr>
              <w:ind w:left="284" w:hanging="28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postavka 1.08</w:t>
            </w:r>
            <w:r w:rsidR="00062A76">
              <w:rPr>
                <w:rFonts w:ascii="Tahoma" w:hAnsi="Tahoma" w:cs="Tahoma"/>
                <w:sz w:val="20"/>
                <w:szCs w:val="20"/>
              </w:rPr>
              <w:t>;</w:t>
            </w:r>
            <w:r>
              <w:rPr>
                <w:rFonts w:ascii="Tahoma" w:hAnsi="Tahoma" w:cs="Tahoma"/>
                <w:sz w:val="20"/>
                <w:szCs w:val="20"/>
              </w:rPr>
              <w:t xml:space="preserve"> sklop 1.00 PREDDELA</w:t>
            </w:r>
            <w:r w:rsidR="00062A76">
              <w:rPr>
                <w:rFonts w:ascii="Tahoma" w:hAnsi="Tahoma" w:cs="Tahoma"/>
                <w:sz w:val="20"/>
                <w:szCs w:val="20"/>
              </w:rPr>
              <w:t>;</w:t>
            </w:r>
            <w:r>
              <w:rPr>
                <w:rFonts w:ascii="Tahoma" w:hAnsi="Tahoma" w:cs="Tahoma"/>
                <w:sz w:val="20"/>
                <w:szCs w:val="20"/>
              </w:rPr>
              <w:t xml:space="preserve"> v zavihkih 17 OK1, 18 OK2, 21 OK5</w:t>
            </w:r>
          </w:p>
          <w:p w14:paraId="468C6D3C" w14:textId="77777777" w:rsidR="00770598" w:rsidRDefault="00770598" w:rsidP="00770598">
            <w:pPr>
              <w:pStyle w:val="Odstavekseznama"/>
              <w:numPr>
                <w:ilvl w:val="0"/>
                <w:numId w:val="20"/>
              </w:numPr>
              <w:ind w:left="284" w:hanging="28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postavka 1.06</w:t>
            </w:r>
            <w:r w:rsidR="00062A76">
              <w:rPr>
                <w:rFonts w:ascii="Tahoma" w:hAnsi="Tahoma" w:cs="Tahoma"/>
                <w:sz w:val="20"/>
                <w:szCs w:val="20"/>
              </w:rPr>
              <w:t>;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72862">
              <w:rPr>
                <w:rFonts w:ascii="Tahoma" w:hAnsi="Tahoma" w:cs="Tahoma"/>
                <w:sz w:val="20"/>
                <w:szCs w:val="20"/>
              </w:rPr>
              <w:t>sklop 1.00 PREDDELA</w:t>
            </w:r>
            <w:r w:rsidR="00062A76">
              <w:rPr>
                <w:rFonts w:ascii="Tahoma" w:hAnsi="Tahoma" w:cs="Tahoma"/>
                <w:sz w:val="20"/>
                <w:szCs w:val="20"/>
              </w:rPr>
              <w:t>;</w:t>
            </w:r>
            <w:r w:rsidRPr="00772862">
              <w:rPr>
                <w:rFonts w:ascii="Tahoma" w:hAnsi="Tahoma" w:cs="Tahoma"/>
                <w:sz w:val="20"/>
                <w:szCs w:val="20"/>
              </w:rPr>
              <w:t xml:space="preserve"> v zavihk</w:t>
            </w:r>
            <w:r w:rsidR="00B6374C">
              <w:rPr>
                <w:rFonts w:ascii="Tahoma" w:hAnsi="Tahoma" w:cs="Tahoma"/>
                <w:sz w:val="20"/>
                <w:szCs w:val="20"/>
              </w:rPr>
              <w:t>u</w:t>
            </w:r>
            <w:r w:rsidRPr="0077286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772862">
              <w:rPr>
                <w:rFonts w:ascii="Tahoma" w:hAnsi="Tahoma" w:cs="Tahoma"/>
                <w:sz w:val="20"/>
                <w:szCs w:val="20"/>
              </w:rPr>
              <w:t xml:space="preserve"> OK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  <w:p w14:paraId="144777D5" w14:textId="77777777" w:rsidR="00062A76" w:rsidRDefault="00062A76" w:rsidP="00770598">
            <w:pPr>
              <w:pStyle w:val="Odstavekseznama"/>
              <w:numPr>
                <w:ilvl w:val="0"/>
                <w:numId w:val="20"/>
              </w:numPr>
              <w:ind w:left="284" w:hanging="28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postavka 1.05; sklop 1.00 PREDDELA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>
              <w:rPr>
                <w:rFonts w:ascii="Tahoma" w:hAnsi="Tahoma" w:cs="Tahoma"/>
                <w:sz w:val="20"/>
                <w:szCs w:val="20"/>
              </w:rPr>
              <w:t xml:space="preserve"> v zavihku 10 OK3</w:t>
            </w:r>
          </w:p>
          <w:p w14:paraId="14CCE279" w14:textId="77777777" w:rsidR="00770598" w:rsidRPr="00770598" w:rsidRDefault="00770598" w:rsidP="0077059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319095C" w14:textId="77777777" w:rsidR="00770598" w:rsidRDefault="00770598" w:rsidP="00770598">
            <w:pPr>
              <w:pStyle w:val="Odstavekseznama"/>
              <w:ind w:left="1440" w:hanging="14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Korigirane postavke se glasijo:</w:t>
            </w:r>
          </w:p>
          <w:p w14:paraId="4288DA40" w14:textId="77777777" w:rsidR="00770598" w:rsidRDefault="00770598" w:rsidP="00770598">
            <w:pPr>
              <w:pStyle w:val="Odstavekseznama"/>
              <w:ind w:left="1440" w:hanging="1440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07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0"/>
              <w:gridCol w:w="620"/>
              <w:gridCol w:w="1040"/>
              <w:gridCol w:w="1140"/>
              <w:gridCol w:w="1752"/>
            </w:tblGrid>
            <w:tr w:rsidR="00770598" w14:paraId="0E8EC9E9" w14:textId="77777777" w:rsidTr="000F3B10">
              <w:trPr>
                <w:trHeight w:val="58"/>
              </w:trPr>
              <w:tc>
                <w:tcPr>
                  <w:tcW w:w="45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299C33" w14:textId="77777777" w:rsidR="00770598" w:rsidRPr="00154B68" w:rsidRDefault="00770598" w:rsidP="0077059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 xml:space="preserve">Odstranitev panja s premerom 11 do 30 cm z 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5A06ED" w14:textId="77777777" w:rsidR="00770598" w:rsidRPr="00154B68" w:rsidRDefault="00770598" w:rsidP="0077059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C886FE" w14:textId="77777777" w:rsidR="00770598" w:rsidRPr="00154B68" w:rsidRDefault="00770598" w:rsidP="0077059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EF9066" w14:textId="77777777" w:rsidR="00770598" w:rsidRPr="00154B68" w:rsidRDefault="00770598" w:rsidP="0077059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5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34F86" w14:textId="77777777" w:rsidR="00770598" w:rsidRPr="00154B68" w:rsidRDefault="00770598" w:rsidP="0077059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770598" w14:paraId="1692F74D" w14:textId="77777777" w:rsidTr="000F3B10">
              <w:trPr>
                <w:trHeight w:val="264"/>
              </w:trPr>
              <w:tc>
                <w:tcPr>
                  <w:tcW w:w="4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E4976F" w14:textId="77777777" w:rsidR="00770598" w:rsidRPr="00154B68" w:rsidRDefault="00770598" w:rsidP="0077059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>odvozom na deponij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o</w:t>
                  </w: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po izboru izvajalca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92421B" w14:textId="77777777" w:rsidR="00770598" w:rsidRPr="00154B68" w:rsidRDefault="00770598" w:rsidP="0077059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>kos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EFC45" w14:textId="77777777" w:rsidR="00770598" w:rsidRPr="00154B68" w:rsidRDefault="00770598" w:rsidP="0077059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20C393" w14:textId="77777777" w:rsidR="00770598" w:rsidRPr="00154B68" w:rsidRDefault="00770598" w:rsidP="0077059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BB672" w14:textId="77777777" w:rsidR="00770598" w:rsidRPr="00154B68" w:rsidRDefault="00770598" w:rsidP="0077059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54B68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                      -     </w:t>
                  </w:r>
                </w:p>
              </w:tc>
            </w:tr>
          </w:tbl>
          <w:p w14:paraId="1F260E2E" w14:textId="14A89198" w:rsidR="00770598" w:rsidRDefault="00770598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21E6242D" w14:textId="77777777" w:rsidR="00292A4A" w:rsidRDefault="00292A4A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11FABFF3" w14:textId="77777777" w:rsidR="00770598" w:rsidRDefault="00770598" w:rsidP="00770598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5BA27A75" w14:textId="77777777" w:rsidR="00770598" w:rsidRDefault="00770598" w:rsidP="00770598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0340C8A7" w14:textId="77777777" w:rsidR="00770598" w:rsidRDefault="00770598" w:rsidP="00770598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B03CD7">
              <w:rPr>
                <w:rFonts w:ascii="Tahoma" w:hAnsi="Tahoma" w:cs="Tahoma"/>
                <w:sz w:val="20"/>
                <w:szCs w:val="20"/>
                <w:u w:val="single"/>
              </w:rPr>
              <w:lastRenderedPageBreak/>
              <w:t>V popisu del se korigira</w:t>
            </w:r>
            <w:r>
              <w:rPr>
                <w:rFonts w:ascii="Tahoma" w:hAnsi="Tahoma" w:cs="Tahoma"/>
                <w:sz w:val="20"/>
                <w:szCs w:val="20"/>
                <w:u w:val="single"/>
              </w:rPr>
              <w:t>:</w:t>
            </w:r>
          </w:p>
          <w:p w14:paraId="675E6297" w14:textId="77777777" w:rsidR="00770598" w:rsidRDefault="00770598" w:rsidP="00770598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</w:rPr>
            </w:pPr>
          </w:p>
          <w:p w14:paraId="2AF93657" w14:textId="77777777" w:rsidR="00770598" w:rsidRDefault="00770598" w:rsidP="00062A76">
            <w:pPr>
              <w:pStyle w:val="Odstavekseznama"/>
              <w:numPr>
                <w:ilvl w:val="0"/>
                <w:numId w:val="20"/>
              </w:numPr>
              <w:ind w:left="315" w:hanging="315"/>
              <w:rPr>
                <w:rFonts w:ascii="Tahoma" w:hAnsi="Tahoma" w:cs="Tahoma"/>
                <w:sz w:val="20"/>
                <w:szCs w:val="20"/>
              </w:rPr>
            </w:pPr>
            <w:r w:rsidRPr="00B03CD7">
              <w:rPr>
                <w:rFonts w:ascii="Tahoma" w:hAnsi="Tahoma" w:cs="Tahoma"/>
                <w:sz w:val="20"/>
                <w:szCs w:val="20"/>
              </w:rPr>
              <w:t>postavka 1.0</w:t>
            </w: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B03CD7">
              <w:rPr>
                <w:rFonts w:ascii="Tahoma" w:hAnsi="Tahoma" w:cs="Tahoma"/>
                <w:sz w:val="20"/>
                <w:szCs w:val="20"/>
              </w:rPr>
              <w:t xml:space="preserve"> sklop 1.00 PREDDELA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B03CD7">
              <w:rPr>
                <w:rFonts w:ascii="Tahoma" w:hAnsi="Tahoma" w:cs="Tahoma"/>
                <w:sz w:val="20"/>
                <w:szCs w:val="20"/>
              </w:rPr>
              <w:t xml:space="preserve"> v zavihkih 20 OK4</w:t>
            </w:r>
          </w:p>
          <w:p w14:paraId="35A67F46" w14:textId="77777777" w:rsidR="00770598" w:rsidRDefault="00770598" w:rsidP="00062A76">
            <w:pPr>
              <w:pStyle w:val="Odstavekseznama"/>
              <w:numPr>
                <w:ilvl w:val="0"/>
                <w:numId w:val="20"/>
              </w:numPr>
              <w:ind w:left="315" w:hanging="31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postavka 1.09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70598">
              <w:rPr>
                <w:rFonts w:ascii="Tahoma" w:hAnsi="Tahoma" w:cs="Tahoma"/>
                <w:sz w:val="20"/>
                <w:szCs w:val="20"/>
              </w:rPr>
              <w:t>sklop 1.00 PREDDELA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770598">
              <w:rPr>
                <w:rFonts w:ascii="Tahoma" w:hAnsi="Tahoma" w:cs="Tahoma"/>
                <w:sz w:val="20"/>
                <w:szCs w:val="20"/>
              </w:rPr>
              <w:t xml:space="preserve"> v zavihkih 17 OK1</w:t>
            </w:r>
            <w:r w:rsidR="002A11D2">
              <w:rPr>
                <w:rFonts w:ascii="Tahoma" w:hAnsi="Tahoma" w:cs="Tahoma"/>
                <w:sz w:val="20"/>
                <w:szCs w:val="20"/>
              </w:rPr>
              <w:t>, 18O K2</w:t>
            </w:r>
          </w:p>
          <w:p w14:paraId="4F6D67D6" w14:textId="77777777" w:rsidR="00062A76" w:rsidRPr="00062A76" w:rsidRDefault="00062A76" w:rsidP="00062A76">
            <w:pPr>
              <w:pStyle w:val="Odstavekseznama"/>
              <w:numPr>
                <w:ilvl w:val="0"/>
                <w:numId w:val="20"/>
              </w:numPr>
              <w:ind w:left="315" w:hanging="315"/>
              <w:rPr>
                <w:rFonts w:ascii="Tahoma" w:hAnsi="Tahoma" w:cs="Tahoma"/>
                <w:sz w:val="20"/>
                <w:szCs w:val="20"/>
              </w:rPr>
            </w:pPr>
            <w:r w:rsidRPr="00062A76">
              <w:rPr>
                <w:rFonts w:ascii="Tahoma" w:hAnsi="Tahoma" w:cs="Tahoma"/>
                <w:sz w:val="20"/>
                <w:szCs w:val="20"/>
              </w:rPr>
              <w:t>postavka 1.0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062A76">
              <w:rPr>
                <w:rFonts w:ascii="Tahoma" w:hAnsi="Tahoma" w:cs="Tahoma"/>
                <w:sz w:val="20"/>
                <w:szCs w:val="20"/>
              </w:rPr>
              <w:t xml:space="preserve"> sklop 1.00 PREDDELA</w:t>
            </w:r>
            <w:r w:rsidR="008F0D60">
              <w:rPr>
                <w:rFonts w:ascii="Tahoma" w:hAnsi="Tahoma" w:cs="Tahoma"/>
                <w:sz w:val="20"/>
                <w:szCs w:val="20"/>
              </w:rPr>
              <w:t>;</w:t>
            </w:r>
            <w:r w:rsidRPr="00062A76">
              <w:rPr>
                <w:rFonts w:ascii="Tahoma" w:hAnsi="Tahoma" w:cs="Tahoma"/>
                <w:sz w:val="20"/>
                <w:szCs w:val="20"/>
              </w:rPr>
              <w:t xml:space="preserve"> v zavihkih 17 OK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  <w:p w14:paraId="33355A8E" w14:textId="77777777" w:rsidR="00062A76" w:rsidRPr="00B03CD7" w:rsidRDefault="00062A76" w:rsidP="00062A76">
            <w:pPr>
              <w:pStyle w:val="Odstavekseznama"/>
              <w:ind w:left="284"/>
              <w:rPr>
                <w:rFonts w:ascii="Tahoma" w:hAnsi="Tahoma" w:cs="Tahoma"/>
                <w:sz w:val="20"/>
                <w:szCs w:val="20"/>
              </w:rPr>
            </w:pPr>
          </w:p>
          <w:p w14:paraId="20DFBCF3" w14:textId="77777777" w:rsidR="00034209" w:rsidRPr="00034209" w:rsidRDefault="00034209" w:rsidP="00034209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</w:rPr>
            </w:pPr>
            <w:r w:rsidRPr="00034209">
              <w:rPr>
                <w:rFonts w:ascii="Tahoma" w:hAnsi="Tahoma" w:cs="Tahoma"/>
                <w:sz w:val="20"/>
                <w:szCs w:val="20"/>
              </w:rPr>
              <w:t>Korigirane postavke se glasijo:</w:t>
            </w:r>
          </w:p>
          <w:p w14:paraId="42607511" w14:textId="77777777" w:rsidR="00770598" w:rsidRDefault="00770598" w:rsidP="00770598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07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0"/>
              <w:gridCol w:w="620"/>
              <w:gridCol w:w="1040"/>
              <w:gridCol w:w="1140"/>
              <w:gridCol w:w="1752"/>
            </w:tblGrid>
            <w:tr w:rsidR="00770598" w:rsidRPr="00B03CD7" w14:paraId="53AC836A" w14:textId="77777777" w:rsidTr="000F3B10">
              <w:trPr>
                <w:trHeight w:val="58"/>
              </w:trPr>
              <w:tc>
                <w:tcPr>
                  <w:tcW w:w="45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7EF43" w14:textId="77777777" w:rsidR="00770598" w:rsidRPr="00E02643" w:rsidRDefault="00770598" w:rsidP="00770598">
                  <w:pPr>
                    <w:pStyle w:val="Odstavekseznama"/>
                    <w:ind w:left="22" w:hanging="22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Odstranitev panja s premerom nad 50 cm z 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287E6" w14:textId="77777777" w:rsidR="00770598" w:rsidRPr="00B03CD7" w:rsidRDefault="00770598" w:rsidP="00770598">
                  <w:pPr>
                    <w:pStyle w:val="Odstavekseznama"/>
                    <w:ind w:left="22" w:hanging="22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03CD7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462FD" w14:textId="77777777" w:rsidR="00770598" w:rsidRPr="00B03CD7" w:rsidRDefault="00770598" w:rsidP="00770598">
                  <w:pPr>
                    <w:pStyle w:val="Odstavekseznama"/>
                    <w:ind w:left="22" w:hanging="22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03CD7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1654FC" w14:textId="77777777" w:rsidR="00770598" w:rsidRPr="00B03CD7" w:rsidRDefault="00770598" w:rsidP="00770598">
                  <w:pPr>
                    <w:pStyle w:val="Odstavekseznama"/>
                    <w:ind w:left="22" w:hanging="22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03CD7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5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C70F8E" w14:textId="77777777" w:rsidR="00770598" w:rsidRPr="00B03CD7" w:rsidRDefault="00770598" w:rsidP="00770598">
                  <w:pPr>
                    <w:pStyle w:val="Odstavekseznama"/>
                    <w:ind w:left="22" w:hanging="22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03CD7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770598" w:rsidRPr="00B03CD7" w14:paraId="6580B3E7" w14:textId="77777777" w:rsidTr="00E02643">
              <w:trPr>
                <w:trHeight w:val="113"/>
              </w:trPr>
              <w:tc>
                <w:tcPr>
                  <w:tcW w:w="4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3A68A1" w14:textId="77777777" w:rsidR="00770598" w:rsidRPr="00E02643" w:rsidRDefault="00770598" w:rsidP="00770598">
                  <w:pPr>
                    <w:pStyle w:val="Odstavekseznama"/>
                    <w:ind w:left="22" w:hanging="22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odvozom na deponijo po izboru izvajalca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CCAA47" w14:textId="77777777" w:rsidR="00770598" w:rsidRPr="00E02643" w:rsidRDefault="00770598" w:rsidP="00770598">
                  <w:pPr>
                    <w:pStyle w:val="Odstavekseznama"/>
                    <w:ind w:left="22" w:hanging="22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kos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AD2BB3" w14:textId="77777777" w:rsidR="00770598" w:rsidRPr="00B03CD7" w:rsidRDefault="00770598" w:rsidP="00770598">
                  <w:pPr>
                    <w:pStyle w:val="Odstavekseznama"/>
                    <w:ind w:left="22" w:hanging="2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725DEC" w14:textId="77777777" w:rsidR="00770598" w:rsidRPr="00B03CD7" w:rsidRDefault="00770598" w:rsidP="00770598">
                  <w:pPr>
                    <w:pStyle w:val="Odstavekseznama"/>
                    <w:ind w:left="22" w:hanging="22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03CD7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8A1626" w14:textId="77777777" w:rsidR="00770598" w:rsidRPr="00B03CD7" w:rsidRDefault="00770598" w:rsidP="00770598">
                  <w:pPr>
                    <w:pStyle w:val="Odstavekseznama"/>
                    <w:ind w:left="22" w:hanging="22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03CD7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                      -     </w:t>
                  </w:r>
                </w:p>
              </w:tc>
            </w:tr>
          </w:tbl>
          <w:p w14:paraId="158287C0" w14:textId="77777777" w:rsidR="00770598" w:rsidRDefault="00770598" w:rsidP="00770598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</w:rPr>
            </w:pPr>
          </w:p>
          <w:p w14:paraId="4B9E9AA1" w14:textId="77777777" w:rsidR="000172BF" w:rsidRDefault="000172BF" w:rsidP="000172B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0172BF">
              <w:rPr>
                <w:rFonts w:ascii="Tahoma" w:hAnsi="Tahoma" w:cs="Tahoma"/>
                <w:sz w:val="20"/>
                <w:szCs w:val="20"/>
                <w:u w:val="single"/>
              </w:rPr>
              <w:t>V popisu del se korigira:</w:t>
            </w:r>
          </w:p>
          <w:p w14:paraId="1E9EF013" w14:textId="77777777" w:rsidR="000172BF" w:rsidRPr="000172BF" w:rsidRDefault="000172BF" w:rsidP="000172B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526CDDB8" w14:textId="77777777" w:rsidR="00770598" w:rsidRDefault="000172BF" w:rsidP="000172B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  <w:r w:rsidRPr="000172BF">
              <w:rPr>
                <w:rFonts w:ascii="Tahoma" w:hAnsi="Tahoma" w:cs="Tahoma"/>
                <w:sz w:val="20"/>
                <w:szCs w:val="20"/>
              </w:rPr>
              <w:t>postavka 5.</w:t>
            </w: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Pr="000172BF">
              <w:rPr>
                <w:rFonts w:ascii="Tahoma" w:hAnsi="Tahoma" w:cs="Tahoma"/>
                <w:sz w:val="20"/>
                <w:szCs w:val="20"/>
              </w:rPr>
              <w:t>; sklop 5.00 GRADBENA IN OBRTNIŠKA DELA; v zavihkih 21 OK5</w:t>
            </w:r>
          </w:p>
          <w:p w14:paraId="3582CD5C" w14:textId="77777777" w:rsidR="00D11EBE" w:rsidRPr="000172BF" w:rsidRDefault="00D11EBE" w:rsidP="000172B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60D2360" w14:textId="77777777" w:rsidR="00D11EBE" w:rsidRPr="00D11EBE" w:rsidRDefault="00D11EBE" w:rsidP="00D11EBE">
            <w:pPr>
              <w:pStyle w:val="Odstavekseznama"/>
              <w:ind w:left="459" w:hanging="42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11EBE">
              <w:rPr>
                <w:rFonts w:ascii="Tahoma" w:hAnsi="Tahoma" w:cs="Tahoma"/>
                <w:sz w:val="20"/>
                <w:szCs w:val="20"/>
              </w:rPr>
              <w:t>Korigiran</w:t>
            </w:r>
            <w:r w:rsidR="008F1BC4">
              <w:rPr>
                <w:rFonts w:ascii="Tahoma" w:hAnsi="Tahoma" w:cs="Tahoma"/>
                <w:sz w:val="20"/>
                <w:szCs w:val="20"/>
              </w:rPr>
              <w:t>a</w:t>
            </w:r>
            <w:r w:rsidRPr="00D11EBE">
              <w:rPr>
                <w:rFonts w:ascii="Tahoma" w:hAnsi="Tahoma" w:cs="Tahoma"/>
                <w:sz w:val="20"/>
                <w:szCs w:val="20"/>
              </w:rPr>
              <w:t xml:space="preserve"> postavk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D11EBE">
              <w:rPr>
                <w:rFonts w:ascii="Tahoma" w:hAnsi="Tahoma" w:cs="Tahoma"/>
                <w:sz w:val="20"/>
                <w:szCs w:val="20"/>
              </w:rPr>
              <w:t xml:space="preserve"> se glasi:</w:t>
            </w:r>
          </w:p>
          <w:p w14:paraId="71131BB9" w14:textId="77777777" w:rsidR="000172BF" w:rsidRDefault="000172BF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24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4200"/>
              <w:gridCol w:w="620"/>
              <w:gridCol w:w="1240"/>
              <w:gridCol w:w="1300"/>
              <w:gridCol w:w="1323"/>
            </w:tblGrid>
            <w:tr w:rsidR="000172BF" w14:paraId="7A615C6A" w14:textId="77777777" w:rsidTr="00C67E6F">
              <w:trPr>
                <w:trHeight w:val="264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1B802C" w14:textId="77777777" w:rsidR="000172BF" w:rsidRDefault="00EB0581" w:rsidP="000172B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5.15</w:t>
                  </w:r>
                  <w:r w:rsidR="000172BF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10C41F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55 234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408C37" w14:textId="77777777" w:rsidR="000172BF" w:rsidRDefault="000172BF" w:rsidP="000172B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FE13D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80B109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1471E0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0172BF" w14:paraId="6336AB5A" w14:textId="77777777" w:rsidTr="00C67E6F">
              <w:trPr>
                <w:trHeight w:val="1152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2337A3" w14:textId="77777777" w:rsidR="000172BF" w:rsidRDefault="000172BF" w:rsidP="00EB0581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1A15B2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Odstranitev cementnega betona, z vodnim curkom pod visokim pritiskom, površina vertikalna ali pod nagibom do 20° glede na vertikalo, posamična površina prereza nad 10,0 m2, globine 21-30 mm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BF3152" w14:textId="77777777" w:rsidR="000172BF" w:rsidRDefault="000172BF" w:rsidP="000172B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D3E098" w14:textId="77777777" w:rsidR="000172BF" w:rsidRDefault="000172BF" w:rsidP="000172B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110,00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BFDD7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25D3AF" w14:textId="77777777" w:rsidR="000172BF" w:rsidRDefault="000172BF" w:rsidP="000172B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</w:p>
              </w:tc>
            </w:tr>
            <w:tr w:rsidR="000172BF" w14:paraId="1E52AA15" w14:textId="77777777" w:rsidTr="00C67E6F">
              <w:trPr>
                <w:trHeight w:val="264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588BA3" w14:textId="77777777" w:rsidR="000172BF" w:rsidRDefault="000172BF" w:rsidP="000172B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F1D44B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obsoječi</w:t>
                  </w:r>
                  <w:proofErr w:type="spellEnd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zid, opornik žel. proge)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6A002F" w14:textId="77777777" w:rsidR="000172BF" w:rsidRDefault="000172BF" w:rsidP="000172B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95FB17" w14:textId="77777777" w:rsidR="000172BF" w:rsidRDefault="000172BF" w:rsidP="000172B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CE907A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95A1B" w14:textId="77777777" w:rsidR="000172BF" w:rsidRDefault="000172BF" w:rsidP="000172B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6453AD29" w14:textId="15068F6B" w:rsidR="000172BF" w:rsidRDefault="000172BF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37B8B0C5" w14:textId="77777777" w:rsidR="00292A4A" w:rsidRDefault="00292A4A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7926ED4F" w14:textId="77777777" w:rsidR="00D11EBE" w:rsidRPr="00D11EBE" w:rsidRDefault="00D11EBE" w:rsidP="00D11EBE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D11EBE">
              <w:rPr>
                <w:rFonts w:ascii="Tahoma" w:hAnsi="Tahoma" w:cs="Tahoma"/>
                <w:sz w:val="20"/>
                <w:szCs w:val="20"/>
                <w:u w:val="single"/>
              </w:rPr>
              <w:t>V popisu del se korigira:</w:t>
            </w:r>
          </w:p>
          <w:p w14:paraId="656AF3B9" w14:textId="77777777" w:rsidR="00D11EBE" w:rsidRPr="00D11EBE" w:rsidRDefault="00D11EBE" w:rsidP="00D11EBE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5314DC25" w14:textId="77777777" w:rsidR="00D11EBE" w:rsidRDefault="00D11EBE" w:rsidP="00D11EBE">
            <w:pPr>
              <w:rPr>
                <w:rFonts w:ascii="Tahoma" w:hAnsi="Tahoma" w:cs="Tahoma"/>
                <w:sz w:val="20"/>
                <w:szCs w:val="20"/>
              </w:rPr>
            </w:pPr>
            <w:r w:rsidRPr="00D11EBE">
              <w:rPr>
                <w:rFonts w:ascii="Tahoma" w:hAnsi="Tahoma" w:cs="Tahoma"/>
                <w:sz w:val="20"/>
                <w:szCs w:val="20"/>
              </w:rPr>
              <w:t xml:space="preserve">-postavka </w:t>
            </w:r>
            <w:r>
              <w:rPr>
                <w:rFonts w:ascii="Tahoma" w:hAnsi="Tahoma" w:cs="Tahoma"/>
                <w:sz w:val="20"/>
                <w:szCs w:val="20"/>
              </w:rPr>
              <w:t>0002</w:t>
            </w:r>
            <w:r w:rsidRPr="00D11EBE">
              <w:rPr>
                <w:rFonts w:ascii="Tahoma" w:hAnsi="Tahoma" w:cs="Tahoma"/>
                <w:sz w:val="20"/>
                <w:szCs w:val="20"/>
              </w:rPr>
              <w:t xml:space="preserve">; sklop </w:t>
            </w:r>
            <w:r>
              <w:rPr>
                <w:rFonts w:ascii="Tahoma" w:hAnsi="Tahoma" w:cs="Tahoma"/>
                <w:sz w:val="20"/>
                <w:szCs w:val="20"/>
              </w:rPr>
              <w:t>4 RUŠITEV objekta</w:t>
            </w:r>
            <w:r w:rsidRPr="00D11EBE">
              <w:rPr>
                <w:rFonts w:ascii="Tahoma" w:hAnsi="Tahoma" w:cs="Tahoma"/>
                <w:sz w:val="20"/>
                <w:szCs w:val="20"/>
              </w:rPr>
              <w:t xml:space="preserve">; v zavihkih </w:t>
            </w:r>
            <w:r>
              <w:rPr>
                <w:rFonts w:ascii="Tahoma" w:hAnsi="Tahoma" w:cs="Tahoma"/>
                <w:sz w:val="20"/>
                <w:szCs w:val="20"/>
              </w:rPr>
              <w:t>1a_Rušenje objekta</w:t>
            </w:r>
          </w:p>
          <w:p w14:paraId="624E4C69" w14:textId="77777777" w:rsidR="00D11EBE" w:rsidRPr="00D11EBE" w:rsidRDefault="00D11EBE" w:rsidP="00D11EBE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0D6313B" w14:textId="77777777" w:rsidR="00D11EBE" w:rsidRPr="00D11EBE" w:rsidRDefault="00D11EBE" w:rsidP="00D11EBE">
            <w:pPr>
              <w:pStyle w:val="Odstavekseznama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D11EBE">
              <w:rPr>
                <w:rFonts w:ascii="Tahoma" w:hAnsi="Tahoma" w:cs="Tahoma"/>
                <w:sz w:val="20"/>
                <w:szCs w:val="20"/>
              </w:rPr>
              <w:t>Korigiran</w:t>
            </w:r>
            <w:r w:rsidR="008F1BC4">
              <w:rPr>
                <w:rFonts w:ascii="Tahoma" w:hAnsi="Tahoma" w:cs="Tahoma"/>
                <w:sz w:val="20"/>
                <w:szCs w:val="20"/>
              </w:rPr>
              <w:t>a</w:t>
            </w:r>
            <w:r w:rsidRPr="00D11EBE">
              <w:rPr>
                <w:rFonts w:ascii="Tahoma" w:hAnsi="Tahoma" w:cs="Tahoma"/>
                <w:sz w:val="20"/>
                <w:szCs w:val="20"/>
              </w:rPr>
              <w:t xml:space="preserve"> postavka se glasi:</w:t>
            </w:r>
          </w:p>
          <w:p w14:paraId="642BA383" w14:textId="77777777" w:rsidR="00D11EBE" w:rsidRDefault="00D11EBE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214" w:type="dxa"/>
              <w:tblInd w:w="2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992"/>
              <w:gridCol w:w="4536"/>
              <w:gridCol w:w="567"/>
              <w:gridCol w:w="851"/>
              <w:gridCol w:w="567"/>
              <w:gridCol w:w="992"/>
            </w:tblGrid>
            <w:tr w:rsidR="00D11EBE" w14:paraId="5D6CE5C8" w14:textId="77777777" w:rsidTr="00D11EBE">
              <w:trPr>
                <w:trHeight w:val="528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2CB4D3" w14:textId="77777777" w:rsidR="00D11EBE" w:rsidRPr="00D11EBE" w:rsidRDefault="00D11EBE" w:rsidP="00D11EBE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0002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21F37F" w14:textId="77777777" w:rsidR="00D11EBE" w:rsidRPr="00D11EBE" w:rsidRDefault="00D11EBE" w:rsidP="00D11EBE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S 1 2482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8717E5" w14:textId="77777777" w:rsidR="00D11EBE" w:rsidRPr="00D11EBE" w:rsidRDefault="00D11EBE" w:rsidP="00D11EBE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Porušitev in odstranitev zgradbe z odvozom na uradno deponijo - zidane iz opeke, visoke do 10 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AC6DFB" w14:textId="77777777" w:rsidR="00D11EBE" w:rsidRPr="00D11EBE" w:rsidRDefault="00E02643" w:rsidP="00D11EBE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</w:t>
                  </w:r>
                  <w:r w:rsidR="00D11EBE"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03FC18" w14:textId="77777777" w:rsidR="00D11EBE" w:rsidRPr="00D11EBE" w:rsidRDefault="00D11EBE" w:rsidP="00D11EBE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152,00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EAEA41" w14:textId="77777777" w:rsidR="00D11EBE" w:rsidRPr="00D11EBE" w:rsidRDefault="00D11EBE" w:rsidP="00D11EBE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2988AC" w14:textId="77777777" w:rsidR="00D11EBE" w:rsidRPr="00D11EBE" w:rsidRDefault="00D11EBE" w:rsidP="00D11EBE">
                  <w:pPr>
                    <w:ind w:firstLineChars="100" w:firstLine="200"/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0,00 €</w:t>
                  </w:r>
                </w:p>
              </w:tc>
            </w:tr>
            <w:tr w:rsidR="00D11EBE" w14:paraId="47D50F31" w14:textId="77777777" w:rsidTr="00D11EBE">
              <w:trPr>
                <w:trHeight w:val="1464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B80572" w14:textId="77777777" w:rsidR="00D11EBE" w:rsidRPr="00D11EBE" w:rsidRDefault="00D11EBE" w:rsidP="00D11EBE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B5AD72" w14:textId="77777777" w:rsidR="00D11EBE" w:rsidRPr="00D11EBE" w:rsidRDefault="00D11EBE" w:rsidP="00D11EBE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CBCFBF" w14:textId="77777777" w:rsidR="00D11EBE" w:rsidRPr="00D11EBE" w:rsidRDefault="00D11EBE" w:rsidP="00D11EBE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Opomba:</w:t>
                  </w: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br/>
                    <w:t>stanovanjski objekt na parceli št. 731 k.o. Tolsti vrh s pripadajočim gospodarskim poslopjem in lopo. V postavki upoštevati stroške geodetskega posnetka in izbris iz katastra stavb.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EDAA6D" w14:textId="77777777" w:rsidR="00D11EBE" w:rsidRPr="00D11EBE" w:rsidRDefault="00D11EBE" w:rsidP="00D11EBE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B001D9" w14:textId="77777777" w:rsidR="00D11EBE" w:rsidRPr="00D11EBE" w:rsidRDefault="00D11EBE" w:rsidP="00D11EBE">
                  <w:pPr>
                    <w:ind w:firstLineChars="100" w:firstLine="200"/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43AB0A" w14:textId="77777777" w:rsidR="00D11EBE" w:rsidRPr="00D11EBE" w:rsidRDefault="00D11EBE" w:rsidP="00D11EBE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0563DD" w14:textId="77777777" w:rsidR="00D11EBE" w:rsidRPr="00D11EBE" w:rsidRDefault="00D11EBE" w:rsidP="00D11EBE">
                  <w:pPr>
                    <w:ind w:firstLineChars="100" w:firstLine="200"/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53B4B905" w14:textId="77777777" w:rsidR="00D11EBE" w:rsidRDefault="00D11EBE" w:rsidP="00D11EBE">
            <w:pPr>
              <w:pStyle w:val="Odstavekseznama"/>
              <w:ind w:left="34" w:hanging="34"/>
              <w:rPr>
                <w:rFonts w:ascii="Tahoma" w:hAnsi="Tahoma" w:cs="Tahoma"/>
                <w:sz w:val="20"/>
                <w:szCs w:val="20"/>
              </w:rPr>
            </w:pPr>
          </w:p>
          <w:p w14:paraId="572AD612" w14:textId="77777777" w:rsidR="00D11EBE" w:rsidRDefault="00D11EBE" w:rsidP="00090D98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090D98">
              <w:rPr>
                <w:rFonts w:ascii="Tahoma" w:hAnsi="Tahoma" w:cs="Tahoma"/>
                <w:sz w:val="20"/>
                <w:szCs w:val="20"/>
                <w:u w:val="single"/>
              </w:rPr>
              <w:t>V popisu del se korigira:</w:t>
            </w:r>
          </w:p>
          <w:p w14:paraId="216367E7" w14:textId="77777777" w:rsidR="00B6374C" w:rsidRPr="00090D98" w:rsidRDefault="00B6374C" w:rsidP="00090D98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7D95C9F4" w14:textId="77777777" w:rsidR="00090D98" w:rsidRDefault="00B6374C" w:rsidP="00B6374C">
            <w:pPr>
              <w:pStyle w:val="Odstavekseznama"/>
              <w:ind w:left="29"/>
              <w:rPr>
                <w:rFonts w:ascii="Tahoma" w:hAnsi="Tahoma" w:cs="Tahoma"/>
                <w:sz w:val="20"/>
                <w:szCs w:val="20"/>
              </w:rPr>
            </w:pPr>
            <w:r w:rsidRPr="00B6374C">
              <w:rPr>
                <w:rFonts w:ascii="Tahoma" w:hAnsi="Tahoma" w:cs="Tahoma"/>
                <w:sz w:val="20"/>
                <w:szCs w:val="20"/>
              </w:rPr>
              <w:t xml:space="preserve">postavka </w:t>
            </w:r>
            <w:r>
              <w:rPr>
                <w:rFonts w:ascii="Tahoma" w:hAnsi="Tahoma" w:cs="Tahoma"/>
                <w:sz w:val="20"/>
                <w:szCs w:val="20"/>
              </w:rPr>
              <w:t>2.01</w:t>
            </w:r>
            <w:r w:rsidRPr="00B6374C">
              <w:rPr>
                <w:rFonts w:ascii="Tahoma" w:hAnsi="Tahoma" w:cs="Tahoma"/>
                <w:sz w:val="20"/>
                <w:szCs w:val="20"/>
              </w:rPr>
              <w:t xml:space="preserve">; sklop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B6374C">
              <w:rPr>
                <w:rFonts w:ascii="Tahoma" w:hAnsi="Tahoma" w:cs="Tahoma"/>
                <w:sz w:val="20"/>
                <w:szCs w:val="20"/>
              </w:rPr>
              <w:t xml:space="preserve">.00 ZEMELJSKA DELA IN TEMELJENJE; v zavihkih </w:t>
            </w:r>
            <w:r>
              <w:rPr>
                <w:rFonts w:ascii="Tahoma" w:hAnsi="Tahoma" w:cs="Tahoma"/>
                <w:sz w:val="20"/>
                <w:szCs w:val="20"/>
              </w:rPr>
              <w:t>17</w:t>
            </w:r>
            <w:r w:rsidRPr="00B6374C">
              <w:rPr>
                <w:rFonts w:ascii="Tahoma" w:hAnsi="Tahoma" w:cs="Tahoma"/>
                <w:sz w:val="20"/>
                <w:szCs w:val="20"/>
              </w:rPr>
              <w:t xml:space="preserve"> OK</w:t>
            </w:r>
            <w:r>
              <w:rPr>
                <w:rFonts w:ascii="Tahoma" w:hAnsi="Tahoma" w:cs="Tahoma"/>
                <w:sz w:val="20"/>
                <w:szCs w:val="20"/>
              </w:rPr>
              <w:t>1, 18 OK2, 19 OK3, 20 OK4</w:t>
            </w:r>
          </w:p>
          <w:p w14:paraId="767188F4" w14:textId="77777777" w:rsidR="00B6374C" w:rsidRDefault="00B6374C" w:rsidP="00B6374C">
            <w:pPr>
              <w:pStyle w:val="Odstavekseznama"/>
              <w:ind w:left="29"/>
              <w:rPr>
                <w:rFonts w:ascii="Tahoma" w:hAnsi="Tahoma" w:cs="Tahoma"/>
                <w:sz w:val="20"/>
                <w:szCs w:val="20"/>
              </w:rPr>
            </w:pPr>
          </w:p>
          <w:p w14:paraId="7C9FE775" w14:textId="77777777" w:rsidR="00B6374C" w:rsidRPr="00B6374C" w:rsidRDefault="00B6374C" w:rsidP="00B6374C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B6374C">
              <w:rPr>
                <w:rFonts w:ascii="Tahoma" w:hAnsi="Tahoma" w:cs="Tahoma"/>
                <w:sz w:val="20"/>
                <w:szCs w:val="20"/>
              </w:rPr>
              <w:t>Korigirane postavk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Pr="00B6374C">
              <w:rPr>
                <w:rFonts w:ascii="Tahoma" w:hAnsi="Tahoma" w:cs="Tahoma"/>
                <w:sz w:val="20"/>
                <w:szCs w:val="20"/>
              </w:rPr>
              <w:t xml:space="preserve"> se glasi</w:t>
            </w:r>
            <w:r>
              <w:rPr>
                <w:rFonts w:ascii="Tahoma" w:hAnsi="Tahoma" w:cs="Tahoma"/>
                <w:sz w:val="20"/>
                <w:szCs w:val="20"/>
              </w:rPr>
              <w:t>jo</w:t>
            </w:r>
            <w:r w:rsidRPr="00B6374C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1D7F6639" w14:textId="77777777" w:rsidR="00B6374C" w:rsidRPr="00B6374C" w:rsidRDefault="00B6374C" w:rsidP="00B6374C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132" w:type="dxa"/>
              <w:tblInd w:w="2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3885"/>
              <w:gridCol w:w="620"/>
              <w:gridCol w:w="1240"/>
              <w:gridCol w:w="1484"/>
              <w:gridCol w:w="1336"/>
            </w:tblGrid>
            <w:tr w:rsidR="00B6374C" w14:paraId="173B6A58" w14:textId="77777777" w:rsidTr="00B6374C">
              <w:trPr>
                <w:trHeight w:val="264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814FC8" w14:textId="77777777" w:rsidR="00B6374C" w:rsidRDefault="00B6374C" w:rsidP="00B6374C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DE7289" w14:textId="77777777" w:rsidR="00B6374C" w:rsidRDefault="00B6374C" w:rsidP="00B6374C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21 234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DCEB86" w14:textId="77777777" w:rsidR="00B6374C" w:rsidRDefault="00B6374C" w:rsidP="00B6374C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447A54" w14:textId="77777777" w:rsidR="00B6374C" w:rsidRDefault="00B6374C" w:rsidP="00B6374C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15ABB9" w14:textId="77777777" w:rsidR="00B6374C" w:rsidRDefault="00B6374C" w:rsidP="00B6374C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69D5CA" w14:textId="77777777" w:rsidR="00B6374C" w:rsidRDefault="00B6374C" w:rsidP="00B6374C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B6374C" w14:paraId="261A34AE" w14:textId="77777777" w:rsidTr="00B6374C">
              <w:trPr>
                <w:trHeight w:val="528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6B8224" w14:textId="77777777" w:rsidR="00B6374C" w:rsidRDefault="00B6374C" w:rsidP="00B6374C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3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6C868F" w14:textId="77777777" w:rsidR="00B6374C" w:rsidRDefault="00B6374C" w:rsidP="00B6374C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Široki izkop zrnate kamnine - 3. kategorije z nakladanjem in odvozom na trajno deponijo 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72C981" w14:textId="77777777" w:rsidR="00B6374C" w:rsidRDefault="00B6374C" w:rsidP="00B6374C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A9447C" w14:textId="77777777" w:rsidR="00B6374C" w:rsidRDefault="00B6374C" w:rsidP="00B6374C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B5408F" w14:textId="77777777" w:rsidR="00B6374C" w:rsidRDefault="00B6374C" w:rsidP="00B6374C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7A7CFF" w14:textId="77777777" w:rsidR="00B6374C" w:rsidRDefault="00B6374C" w:rsidP="00B6374C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5663BC5E" w14:textId="77777777" w:rsidR="00090D98" w:rsidRDefault="00090D98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4B3E5517" w14:textId="77777777" w:rsidR="00090D98" w:rsidRDefault="00090D98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31531F42" w14:textId="77777777" w:rsidR="00090D98" w:rsidRDefault="00090D98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5CE300E4" w14:textId="77777777" w:rsidR="00090D98" w:rsidRDefault="00090D98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0BA60379" w14:textId="77777777" w:rsidR="00B6374C" w:rsidRDefault="00B6374C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7ADFE7DC" w14:textId="77777777" w:rsidR="00B6374C" w:rsidRDefault="00B6374C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7ACED7E2" w14:textId="77777777" w:rsidR="00B6374C" w:rsidRDefault="00B6374C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6C3CE7C5" w14:textId="77777777" w:rsidR="00B6374C" w:rsidRPr="00B6374C" w:rsidRDefault="00D11EBE" w:rsidP="00B6374C">
            <w:pPr>
              <w:pStyle w:val="Odstavekseznama"/>
              <w:ind w:left="0" w:firstLine="29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B6374C">
              <w:rPr>
                <w:rFonts w:ascii="Tahoma" w:hAnsi="Tahoma" w:cs="Tahoma"/>
                <w:sz w:val="20"/>
                <w:szCs w:val="20"/>
                <w:u w:val="single"/>
              </w:rPr>
              <w:t>V popisu del se korigira:</w:t>
            </w:r>
          </w:p>
          <w:p w14:paraId="77945558" w14:textId="77777777" w:rsidR="00D11EBE" w:rsidRPr="00B6374C" w:rsidRDefault="00D11EBE" w:rsidP="00B6374C">
            <w:pPr>
              <w:pStyle w:val="Odstavekseznama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109AF6A6" w14:textId="77777777" w:rsidR="00B6374C" w:rsidRDefault="00B6374C" w:rsidP="00B6374C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B6374C">
              <w:rPr>
                <w:rFonts w:ascii="Tahoma" w:hAnsi="Tahoma" w:cs="Tahoma"/>
                <w:sz w:val="20"/>
                <w:szCs w:val="20"/>
              </w:rPr>
              <w:t>postavka 2.0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B6374C">
              <w:rPr>
                <w:rFonts w:ascii="Tahoma" w:hAnsi="Tahoma" w:cs="Tahoma"/>
                <w:sz w:val="20"/>
                <w:szCs w:val="20"/>
              </w:rPr>
              <w:t xml:space="preserve">; sklop 2.00 ZEMELJSKA DELA IN TEMELJENJE; v zavihkih 17 OK1, 18 OK2, 19 OK3 </w:t>
            </w:r>
          </w:p>
          <w:p w14:paraId="23F50484" w14:textId="77777777" w:rsidR="00CF32EA" w:rsidRPr="00CF32EA" w:rsidRDefault="00CF32EA" w:rsidP="00CF32EA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CF32EA">
              <w:rPr>
                <w:rFonts w:ascii="Tahoma" w:hAnsi="Tahoma" w:cs="Tahoma"/>
                <w:sz w:val="20"/>
                <w:szCs w:val="20"/>
              </w:rPr>
              <w:t>postavka 2.0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; sklop 2.00 ZEMELJSKA DELA IN TEMELJENJE; v zavihkih </w:t>
            </w:r>
            <w:r>
              <w:rPr>
                <w:rFonts w:ascii="Tahoma" w:hAnsi="Tahoma" w:cs="Tahoma"/>
                <w:sz w:val="20"/>
                <w:szCs w:val="20"/>
              </w:rPr>
              <w:t>21 OK5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09BAF700" w14:textId="77777777" w:rsidR="00B6374C" w:rsidRPr="00B6374C" w:rsidRDefault="00B6374C" w:rsidP="00B6374C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64A27392" w14:textId="77777777" w:rsidR="00B6374C" w:rsidRPr="00B6374C" w:rsidRDefault="00B6374C" w:rsidP="00B6374C">
            <w:pPr>
              <w:pStyle w:val="Odstavekseznama"/>
              <w:ind w:left="29" w:hanging="29"/>
              <w:rPr>
                <w:rFonts w:ascii="Tahoma" w:hAnsi="Tahoma" w:cs="Tahoma"/>
                <w:sz w:val="20"/>
                <w:szCs w:val="20"/>
              </w:rPr>
            </w:pPr>
            <w:r w:rsidRPr="00B6374C">
              <w:rPr>
                <w:rFonts w:ascii="Tahoma" w:hAnsi="Tahoma" w:cs="Tahoma"/>
                <w:sz w:val="20"/>
                <w:szCs w:val="20"/>
              </w:rPr>
              <w:t>Korigirane postavke se glasijo:</w:t>
            </w:r>
          </w:p>
          <w:p w14:paraId="47388733" w14:textId="77777777" w:rsidR="00B6374C" w:rsidRPr="00B6374C" w:rsidRDefault="00B6374C" w:rsidP="00B6374C">
            <w:pPr>
              <w:pStyle w:val="Odstavekseznama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132" w:type="dxa"/>
              <w:tblInd w:w="2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3885"/>
              <w:gridCol w:w="793"/>
              <w:gridCol w:w="1067"/>
              <w:gridCol w:w="1484"/>
              <w:gridCol w:w="1336"/>
            </w:tblGrid>
            <w:tr w:rsidR="00CF32EA" w:rsidRPr="00B6374C" w14:paraId="6C803967" w14:textId="77777777" w:rsidTr="00CF32EA">
              <w:trPr>
                <w:trHeight w:val="264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A77D3A" w14:textId="77777777" w:rsidR="00B6374C" w:rsidRPr="00B6374C" w:rsidRDefault="00B6374C" w:rsidP="00B6374C">
                  <w:pPr>
                    <w:pStyle w:val="Odstavekseznama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374C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7C01C5" w14:textId="77777777" w:rsidR="00B6374C" w:rsidRPr="00B6374C" w:rsidRDefault="00CF32EA" w:rsidP="00CF32EA">
                  <w:pPr>
                    <w:pStyle w:val="Odstavekseznama"/>
                    <w:ind w:left="357" w:hanging="357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21 243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5CCB64" w14:textId="77777777" w:rsidR="00B6374C" w:rsidRPr="00B6374C" w:rsidRDefault="00B6374C" w:rsidP="00B6374C">
                  <w:pPr>
                    <w:pStyle w:val="Odstavekseznama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374C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F39997" w14:textId="77777777" w:rsidR="00B6374C" w:rsidRPr="00B6374C" w:rsidRDefault="00B6374C" w:rsidP="00B6374C">
                  <w:pPr>
                    <w:pStyle w:val="Odstavekseznama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374C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57FCAA" w14:textId="77777777" w:rsidR="00B6374C" w:rsidRPr="00B6374C" w:rsidRDefault="00B6374C" w:rsidP="00B6374C">
                  <w:pPr>
                    <w:pStyle w:val="Odstavekseznama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374C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84D22F" w14:textId="77777777" w:rsidR="00B6374C" w:rsidRPr="00B6374C" w:rsidRDefault="00B6374C" w:rsidP="00B6374C">
                  <w:pPr>
                    <w:pStyle w:val="Odstavekseznama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374C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CF32EA" w:rsidRPr="00B6374C" w14:paraId="7C423AC9" w14:textId="77777777" w:rsidTr="00E02643">
              <w:trPr>
                <w:trHeight w:val="51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2706A7" w14:textId="77777777" w:rsidR="00B6374C" w:rsidRPr="00CF32EA" w:rsidRDefault="00B6374C" w:rsidP="00CF32E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36ED3E" w14:textId="77777777" w:rsidR="00B6374C" w:rsidRPr="00B6374C" w:rsidRDefault="00CF32EA" w:rsidP="00E0264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Široki izkop mehke kamnine - 4. kategorije </w:t>
                  </w:r>
                  <w:r w:rsidR="00B6374C"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z nakladanjem in odvozom na trajno deponijo</w:t>
                  </w:r>
                  <w:r w:rsidR="00B6374C" w:rsidRPr="00B6374C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381C51" w14:textId="77777777" w:rsidR="00B6374C" w:rsidRPr="00E02643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m</w:t>
                  </w:r>
                  <w:r w:rsidR="00B6374C"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A3437E" w14:textId="77777777" w:rsidR="00B6374C" w:rsidRPr="00E02643" w:rsidRDefault="00B6374C" w:rsidP="00B6374C">
                  <w:pPr>
                    <w:pStyle w:val="Odstavekseznama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60FA2F" w14:textId="77777777" w:rsidR="00B6374C" w:rsidRPr="00E02643" w:rsidRDefault="00B6374C" w:rsidP="00B6374C">
                  <w:pPr>
                    <w:pStyle w:val="Odstavekseznama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6ACCDE" w14:textId="77777777" w:rsidR="00B6374C" w:rsidRPr="00E02643" w:rsidRDefault="00B6374C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13D61E91" w14:textId="77777777" w:rsidR="00B6374C" w:rsidRDefault="00B6374C" w:rsidP="00B6374C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185F69BC" w14:textId="77777777" w:rsidR="00B6374C" w:rsidRDefault="00B6374C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1F680899" w14:textId="77777777" w:rsidR="00CF32EA" w:rsidRPr="00CF32EA" w:rsidRDefault="00CF32EA" w:rsidP="00CF32EA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F32EA">
              <w:rPr>
                <w:rFonts w:ascii="Tahoma" w:hAnsi="Tahoma" w:cs="Tahoma"/>
                <w:sz w:val="20"/>
                <w:szCs w:val="20"/>
                <w:u w:val="single"/>
              </w:rPr>
              <w:t>V popisu del se korigira:</w:t>
            </w:r>
          </w:p>
          <w:p w14:paraId="751E8B01" w14:textId="77777777" w:rsidR="00CF32EA" w:rsidRPr="00CF32EA" w:rsidRDefault="00CF32EA" w:rsidP="00CF32EA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2FC792C3" w14:textId="77777777" w:rsidR="00CF32EA" w:rsidRPr="00CF32EA" w:rsidRDefault="00CF32EA" w:rsidP="00CF32EA">
            <w:pPr>
              <w:pStyle w:val="Odstavekseznama"/>
              <w:ind w:left="1440" w:hanging="1411"/>
              <w:rPr>
                <w:rFonts w:ascii="Tahoma" w:hAnsi="Tahoma" w:cs="Tahoma"/>
                <w:sz w:val="20"/>
                <w:szCs w:val="20"/>
              </w:rPr>
            </w:pPr>
            <w:r w:rsidRPr="00CF32EA">
              <w:rPr>
                <w:rFonts w:ascii="Tahoma" w:hAnsi="Tahoma" w:cs="Tahoma"/>
                <w:sz w:val="20"/>
                <w:szCs w:val="20"/>
              </w:rPr>
              <w:t>postavka 2.0</w:t>
            </w:r>
            <w:r w:rsidR="00F964CF">
              <w:rPr>
                <w:rFonts w:ascii="Tahoma" w:hAnsi="Tahoma" w:cs="Tahoma"/>
                <w:sz w:val="20"/>
                <w:szCs w:val="20"/>
              </w:rPr>
              <w:t>3</w:t>
            </w:r>
            <w:r w:rsidRPr="00CF32EA">
              <w:rPr>
                <w:rFonts w:ascii="Tahoma" w:hAnsi="Tahoma" w:cs="Tahoma"/>
                <w:sz w:val="20"/>
                <w:szCs w:val="20"/>
              </w:rPr>
              <w:t>; sklop 2.00 ZEMELJSKA DELA IN TEMELJENJE; v zavihkih 17 OK1, 18 OK2</w:t>
            </w:r>
          </w:p>
          <w:p w14:paraId="1655FDD0" w14:textId="77777777" w:rsidR="00CF32EA" w:rsidRPr="00CF32EA" w:rsidRDefault="00CF32EA" w:rsidP="00CF32EA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7BF6C629" w14:textId="77777777" w:rsidR="00CF32EA" w:rsidRPr="00CF32EA" w:rsidRDefault="00CF32EA" w:rsidP="00CF32EA">
            <w:pPr>
              <w:pStyle w:val="Odstavekseznama"/>
              <w:ind w:left="1440" w:hanging="1411"/>
              <w:rPr>
                <w:rFonts w:ascii="Tahoma" w:hAnsi="Tahoma" w:cs="Tahoma"/>
                <w:sz w:val="20"/>
                <w:szCs w:val="20"/>
              </w:rPr>
            </w:pPr>
            <w:r w:rsidRPr="00CF32EA">
              <w:rPr>
                <w:rFonts w:ascii="Tahoma" w:hAnsi="Tahoma" w:cs="Tahoma"/>
                <w:sz w:val="20"/>
                <w:szCs w:val="20"/>
              </w:rPr>
              <w:t>Korigirane postavke se glasijo:</w:t>
            </w:r>
          </w:p>
          <w:p w14:paraId="451D1C8A" w14:textId="77777777" w:rsidR="00CF32EA" w:rsidRPr="00CF32EA" w:rsidRDefault="00CF32EA" w:rsidP="00CF32EA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8930" w:type="dxa"/>
              <w:tblInd w:w="3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8"/>
              <w:gridCol w:w="3544"/>
              <w:gridCol w:w="567"/>
              <w:gridCol w:w="1276"/>
              <w:gridCol w:w="1701"/>
              <w:gridCol w:w="1134"/>
            </w:tblGrid>
            <w:tr w:rsidR="00F964CF" w14:paraId="788351EB" w14:textId="77777777" w:rsidTr="00F964CF">
              <w:trPr>
                <w:trHeight w:val="264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DCA78A" w14:textId="77777777" w:rsidR="00CF32EA" w:rsidRDefault="00CF32EA" w:rsidP="00CF32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3FE9A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21 253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1B0687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D645CE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40C4BB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C80C0E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CF32EA" w14:paraId="6716BE79" w14:textId="77777777" w:rsidTr="00F964CF">
              <w:trPr>
                <w:trHeight w:val="264"/>
              </w:trPr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EAA698" w14:textId="77777777" w:rsidR="00CF32EA" w:rsidRDefault="00CF32EA" w:rsidP="00CF32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0609BC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Široki izkop trdne kamnine - 5. kategorije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B03614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1793BA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8B2728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69E22D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CF32EA" w14:paraId="34753A1A" w14:textId="77777777" w:rsidTr="00F964CF">
              <w:trPr>
                <w:trHeight w:val="264"/>
              </w:trPr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9617E6" w14:textId="77777777" w:rsidR="00CF32EA" w:rsidRDefault="00CF32EA" w:rsidP="00CF32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1FBAA2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z nakladanjem in odvozom na trajno deponijo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4797DE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99F046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A371FE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58D877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CF32EA" w14:paraId="39C122D5" w14:textId="77777777" w:rsidTr="00F964CF">
              <w:trPr>
                <w:trHeight w:val="264"/>
              </w:trPr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42CE5E" w14:textId="77777777" w:rsidR="00CF32EA" w:rsidRDefault="00CF32EA" w:rsidP="00CF32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F3943C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- </w:t>
                  </w:r>
                  <w:proofErr w:type="spellStart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rijač</w:t>
                  </w:r>
                  <w:proofErr w:type="spellEnd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, pikiranje, pnevmatsko kladivo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8AA275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872245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3A7AA5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7FF405" w14:textId="77777777" w:rsidR="00CF32EA" w:rsidRPr="00E02643" w:rsidRDefault="00CF32EA" w:rsidP="00CF32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0,00 €</w:t>
                  </w:r>
                </w:p>
              </w:tc>
            </w:tr>
            <w:tr w:rsidR="00CF32EA" w14:paraId="037DE220" w14:textId="77777777" w:rsidTr="00F964CF">
              <w:trPr>
                <w:trHeight w:val="264"/>
              </w:trPr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621601" w14:textId="77777777" w:rsidR="00CF32EA" w:rsidRDefault="00CF32EA" w:rsidP="00CF32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F2E8EC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- miniranje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DE874C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F90EE8" w14:textId="77777777" w:rsidR="00CF32EA" w:rsidRDefault="00CF32EA" w:rsidP="00CF32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BD98C6" w14:textId="77777777" w:rsidR="00CF32EA" w:rsidRDefault="00CF32EA" w:rsidP="00CF32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9AAA22" w14:textId="77777777" w:rsidR="00CF32EA" w:rsidRPr="00E02643" w:rsidRDefault="00CF32EA" w:rsidP="00CF32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E02643">
                    <w:rPr>
                      <w:rFonts w:ascii="Times New Roman CE" w:hAnsi="Times New Roman CE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0F589E33" w14:textId="77777777" w:rsidR="00CF32EA" w:rsidRDefault="00CF32EA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55B9C352" w14:textId="77777777" w:rsidR="00B6374C" w:rsidRDefault="00B6374C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528714DA" w14:textId="77777777" w:rsidR="00665852" w:rsidRPr="00CF32EA" w:rsidRDefault="00665852" w:rsidP="00665852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F32EA">
              <w:rPr>
                <w:rFonts w:ascii="Tahoma" w:hAnsi="Tahoma" w:cs="Tahoma"/>
                <w:sz w:val="20"/>
                <w:szCs w:val="20"/>
                <w:u w:val="single"/>
              </w:rPr>
              <w:t>V popisu del se korigira:</w:t>
            </w:r>
          </w:p>
          <w:p w14:paraId="2337D6E6" w14:textId="77777777" w:rsidR="00665852" w:rsidRPr="00CF32EA" w:rsidRDefault="00665852" w:rsidP="00665852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303BF804" w14:textId="77777777" w:rsidR="00665852" w:rsidRPr="00CF32EA" w:rsidRDefault="00665852" w:rsidP="00665852">
            <w:pPr>
              <w:pStyle w:val="Odstavekseznama"/>
              <w:ind w:left="1440" w:hanging="1411"/>
              <w:rPr>
                <w:rFonts w:ascii="Tahoma" w:hAnsi="Tahoma" w:cs="Tahoma"/>
                <w:sz w:val="20"/>
                <w:szCs w:val="20"/>
              </w:rPr>
            </w:pPr>
            <w:r w:rsidRPr="00CF32EA">
              <w:rPr>
                <w:rFonts w:ascii="Tahoma" w:hAnsi="Tahoma" w:cs="Tahoma"/>
                <w:sz w:val="20"/>
                <w:szCs w:val="20"/>
              </w:rPr>
              <w:t>postavka 2.0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; sklop 2.00 ZEMELJSKA DELA IN TEMELJENJE; v zavihkih </w:t>
            </w:r>
            <w:r>
              <w:rPr>
                <w:rFonts w:ascii="Tahoma" w:hAnsi="Tahoma" w:cs="Tahoma"/>
                <w:sz w:val="20"/>
                <w:szCs w:val="20"/>
              </w:rPr>
              <w:t>20 OK4, 21 OK5</w:t>
            </w:r>
          </w:p>
          <w:p w14:paraId="07A68FB7" w14:textId="77777777" w:rsidR="00665852" w:rsidRPr="00CF32EA" w:rsidRDefault="00665852" w:rsidP="00665852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1BE4264A" w14:textId="77777777" w:rsidR="00665852" w:rsidRPr="00CF32EA" w:rsidRDefault="00665852" w:rsidP="00665852">
            <w:pPr>
              <w:pStyle w:val="Odstavekseznama"/>
              <w:ind w:left="1440" w:hanging="1411"/>
              <w:rPr>
                <w:rFonts w:ascii="Tahoma" w:hAnsi="Tahoma" w:cs="Tahoma"/>
                <w:sz w:val="20"/>
                <w:szCs w:val="20"/>
              </w:rPr>
            </w:pPr>
            <w:r w:rsidRPr="00CF32EA">
              <w:rPr>
                <w:rFonts w:ascii="Tahoma" w:hAnsi="Tahoma" w:cs="Tahoma"/>
                <w:sz w:val="20"/>
                <w:szCs w:val="20"/>
              </w:rPr>
              <w:t>Korigiran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 postavk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 se glasijo:</w:t>
            </w:r>
          </w:p>
          <w:p w14:paraId="1A9DB150" w14:textId="77777777" w:rsidR="00665852" w:rsidRPr="00CF32EA" w:rsidRDefault="00665852" w:rsidP="00665852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8930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8"/>
              <w:gridCol w:w="3544"/>
              <w:gridCol w:w="567"/>
              <w:gridCol w:w="1276"/>
              <w:gridCol w:w="1701"/>
              <w:gridCol w:w="1134"/>
            </w:tblGrid>
            <w:tr w:rsidR="00665852" w14:paraId="3B92508D" w14:textId="77777777" w:rsidTr="00665852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2EA80808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7F48D6B2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21 253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286168EC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3C02DBC2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54B579E4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hideMark/>
                </w:tcPr>
                <w:p w14:paraId="5112068E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665852" w14:paraId="782AC665" w14:textId="77777777" w:rsidTr="00665852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7728F854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79CB96D0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Široki izkop trdne kamnine - 5. kategorije 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1265A3C6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6048A04B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5D3A5461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hideMark/>
                </w:tcPr>
                <w:p w14:paraId="21C4061A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665852" w14:paraId="65CDDB35" w14:textId="77777777" w:rsidTr="00665852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1C09FE50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466E1303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z nakladanjem in odvozom na trajno deponijo 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07DC2CAA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24AA2FAE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2FF3E959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hideMark/>
                </w:tcPr>
                <w:p w14:paraId="3B4BCB95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665852" w14:paraId="76720EF9" w14:textId="77777777" w:rsidTr="00665852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255F766B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5A4EAB81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17165C64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4FE32AB7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58EA85C5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14:paraId="381AC7DC" w14:textId="77777777" w:rsidR="00665852" w:rsidRDefault="00665852" w:rsidP="0066585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10B54E50" w14:textId="77777777" w:rsidR="00665852" w:rsidRDefault="00665852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1689FD40" w14:textId="77777777" w:rsidR="00665852" w:rsidRPr="00CF32EA" w:rsidRDefault="00665852" w:rsidP="00665852">
            <w:pPr>
              <w:pStyle w:val="Odstavekseznama"/>
              <w:ind w:left="0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F32EA">
              <w:rPr>
                <w:rFonts w:ascii="Tahoma" w:hAnsi="Tahoma" w:cs="Tahoma"/>
                <w:sz w:val="20"/>
                <w:szCs w:val="20"/>
                <w:u w:val="single"/>
              </w:rPr>
              <w:t>V popisu del se korigira:</w:t>
            </w:r>
          </w:p>
          <w:p w14:paraId="46C53DD7" w14:textId="77777777" w:rsidR="00665852" w:rsidRPr="00CF32EA" w:rsidRDefault="00665852" w:rsidP="00665852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  <w:u w:val="single"/>
              </w:rPr>
            </w:pPr>
          </w:p>
          <w:p w14:paraId="17E246C9" w14:textId="77777777" w:rsidR="00665852" w:rsidRPr="00CF32EA" w:rsidRDefault="00665852" w:rsidP="00665852">
            <w:pPr>
              <w:pStyle w:val="Odstavekseznama"/>
              <w:ind w:left="1440" w:hanging="1411"/>
              <w:rPr>
                <w:rFonts w:ascii="Tahoma" w:hAnsi="Tahoma" w:cs="Tahoma"/>
                <w:sz w:val="20"/>
                <w:szCs w:val="20"/>
              </w:rPr>
            </w:pPr>
            <w:r w:rsidRPr="00CF32EA">
              <w:rPr>
                <w:rFonts w:ascii="Tahoma" w:hAnsi="Tahoma" w:cs="Tahoma"/>
                <w:sz w:val="20"/>
                <w:szCs w:val="20"/>
              </w:rPr>
              <w:t>postavka 2.0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; sklop 2.00 ZEMELJSKA DELA IN TEMELJENJE; v zavihkih </w:t>
            </w:r>
            <w:r>
              <w:rPr>
                <w:rFonts w:ascii="Tahoma" w:hAnsi="Tahoma" w:cs="Tahoma"/>
                <w:sz w:val="20"/>
                <w:szCs w:val="20"/>
              </w:rPr>
              <w:t>20 OK4, 21 OK5</w:t>
            </w:r>
          </w:p>
          <w:p w14:paraId="5EC25327" w14:textId="77777777" w:rsidR="00665852" w:rsidRPr="00CF32EA" w:rsidRDefault="00665852" w:rsidP="00665852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5FFCD99B" w14:textId="77777777" w:rsidR="00665852" w:rsidRPr="00CF32EA" w:rsidRDefault="00665852" w:rsidP="00665852">
            <w:pPr>
              <w:pStyle w:val="Odstavekseznama"/>
              <w:ind w:left="1440" w:hanging="1411"/>
              <w:rPr>
                <w:rFonts w:ascii="Tahoma" w:hAnsi="Tahoma" w:cs="Tahoma"/>
                <w:sz w:val="20"/>
                <w:szCs w:val="20"/>
              </w:rPr>
            </w:pPr>
            <w:r w:rsidRPr="00CF32EA">
              <w:rPr>
                <w:rFonts w:ascii="Tahoma" w:hAnsi="Tahoma" w:cs="Tahoma"/>
                <w:sz w:val="20"/>
                <w:szCs w:val="20"/>
              </w:rPr>
              <w:t>Korigiran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 postavk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CF32EA">
              <w:rPr>
                <w:rFonts w:ascii="Tahoma" w:hAnsi="Tahoma" w:cs="Tahoma"/>
                <w:sz w:val="20"/>
                <w:szCs w:val="20"/>
              </w:rPr>
              <w:t xml:space="preserve"> se glasijo:</w:t>
            </w:r>
          </w:p>
          <w:p w14:paraId="0234F25E" w14:textId="77777777" w:rsidR="00665852" w:rsidRPr="00CF32EA" w:rsidRDefault="00665852" w:rsidP="00665852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8930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8"/>
              <w:gridCol w:w="3544"/>
              <w:gridCol w:w="567"/>
              <w:gridCol w:w="1276"/>
              <w:gridCol w:w="1701"/>
              <w:gridCol w:w="1134"/>
            </w:tblGrid>
            <w:tr w:rsidR="00665852" w14:paraId="08A4635A" w14:textId="77777777" w:rsidTr="00267366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4442B892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4EAF8A43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665852">
                    <w:rPr>
                      <w:rFonts w:ascii="Times New Roman CE" w:hAnsi="Times New Roman CE"/>
                      <w:sz w:val="20"/>
                      <w:szCs w:val="20"/>
                    </w:rPr>
                    <w:t>21 366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3F581949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31CEE368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68F6D71C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hideMark/>
                </w:tcPr>
                <w:p w14:paraId="60A72E34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665852" w14:paraId="2C82D5AF" w14:textId="77777777" w:rsidTr="00267366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25841ABC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58026A20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665852">
                    <w:rPr>
                      <w:rFonts w:ascii="Times New Roman CE" w:hAnsi="Times New Roman CE"/>
                      <w:sz w:val="20"/>
                      <w:szCs w:val="20"/>
                    </w:rPr>
                    <w:t>Izkop trde ka</w:t>
                  </w:r>
                  <w:r w:rsidR="00EB0581">
                    <w:rPr>
                      <w:rFonts w:ascii="Times New Roman CE" w:hAnsi="Times New Roman CE"/>
                      <w:sz w:val="20"/>
                      <w:szCs w:val="20"/>
                    </w:rPr>
                    <w:t>m</w:t>
                  </w:r>
                  <w:r w:rsidRPr="00665852">
                    <w:rPr>
                      <w:rFonts w:ascii="Times New Roman CE" w:hAnsi="Times New Roman CE"/>
                      <w:sz w:val="20"/>
                      <w:szCs w:val="20"/>
                    </w:rPr>
                    <w:t>ine - 5. kategorije za temelje,</w:t>
                  </w: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</w:t>
                  </w:r>
                  <w:r w:rsidRPr="00665852"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šir. 1,1 do 2,0 m in globine 1,1 do 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6FAE2091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06245DCE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3C2F5684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hideMark/>
                </w:tcPr>
                <w:p w14:paraId="7F16E602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665852" w14:paraId="6C09EC56" w14:textId="77777777" w:rsidTr="00267366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324C7743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3A881344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2,0 </w:t>
                  </w:r>
                  <w:r w:rsidRPr="00665852">
                    <w:rPr>
                      <w:rFonts w:ascii="Times New Roman CE" w:hAnsi="Times New Roman CE"/>
                      <w:sz w:val="20"/>
                      <w:szCs w:val="20"/>
                    </w:rPr>
                    <w:t>z nakladanjem in odvozom</w:t>
                  </w:r>
                  <w:r w:rsidR="00EB0581"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</w:t>
                  </w:r>
                  <w:r w:rsidRPr="00665852"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na trajno 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1157EDF3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7550395F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21B5F743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hideMark/>
                </w:tcPr>
                <w:p w14:paraId="5CDB81A8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665852" w14:paraId="13572339" w14:textId="77777777" w:rsidTr="00267366">
              <w:trPr>
                <w:trHeight w:val="264"/>
              </w:trPr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53BC8512" w14:textId="77777777" w:rsidR="00665852" w:rsidRDefault="00665852" w:rsidP="00665852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4" w:type="dxa"/>
                  <w:shd w:val="clear" w:color="auto" w:fill="auto"/>
                  <w:noWrap/>
                  <w:vAlign w:val="bottom"/>
                  <w:hideMark/>
                </w:tcPr>
                <w:p w14:paraId="0249D7B0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deponijo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hideMark/>
                </w:tcPr>
                <w:p w14:paraId="65E42DBD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hideMark/>
                </w:tcPr>
                <w:p w14:paraId="7DBB8B58" w14:textId="77777777" w:rsidR="00665852" w:rsidRDefault="00665852" w:rsidP="00665852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1EDD9E17" w14:textId="77777777" w:rsidR="00665852" w:rsidRDefault="00665852" w:rsidP="00665852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14:paraId="37069A38" w14:textId="77777777" w:rsidR="00665852" w:rsidRDefault="00665852" w:rsidP="00665852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10EF031F" w14:textId="77777777" w:rsidR="00B6374C" w:rsidRDefault="00B6374C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3C5785B1" w14:textId="77777777" w:rsidR="00B6374C" w:rsidRDefault="00B6374C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04B0B172" w14:textId="77777777" w:rsidR="00090D98" w:rsidRDefault="00090D98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0994033C" w14:textId="77777777" w:rsidR="00C03796" w:rsidRDefault="00C03796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0E4CDDB5" w14:textId="77777777" w:rsidR="00C03796" w:rsidRDefault="00C03796" w:rsidP="00770598">
            <w:pPr>
              <w:pStyle w:val="Odstavekseznama"/>
              <w:ind w:left="1440"/>
              <w:rPr>
                <w:rFonts w:ascii="Tahoma" w:hAnsi="Tahoma" w:cs="Tahoma"/>
                <w:sz w:val="20"/>
                <w:szCs w:val="20"/>
              </w:rPr>
            </w:pPr>
          </w:p>
          <w:p w14:paraId="35E2121E" w14:textId="77777777" w:rsidR="00FB6EEA" w:rsidRPr="00FB6EEA" w:rsidRDefault="009E5794" w:rsidP="009E5794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FB6EEA">
              <w:rPr>
                <w:rFonts w:ascii="Tahoma" w:hAnsi="Tahoma" w:cs="Tahoma"/>
                <w:sz w:val="20"/>
                <w:szCs w:val="20"/>
                <w:u w:val="single"/>
              </w:rPr>
              <w:lastRenderedPageBreak/>
              <w:t xml:space="preserve">V popisu del </w:t>
            </w:r>
            <w:r w:rsidR="00FB6EEA" w:rsidRPr="00FB6EEA">
              <w:rPr>
                <w:rFonts w:ascii="Tahoma" w:hAnsi="Tahoma" w:cs="Tahoma"/>
                <w:sz w:val="20"/>
                <w:szCs w:val="20"/>
                <w:u w:val="single"/>
              </w:rPr>
              <w:t>so</w:t>
            </w:r>
            <w:r w:rsidRPr="00FB6EEA">
              <w:rPr>
                <w:rFonts w:ascii="Tahoma" w:hAnsi="Tahoma" w:cs="Tahoma"/>
                <w:sz w:val="20"/>
                <w:szCs w:val="20"/>
                <w:u w:val="single"/>
              </w:rPr>
              <w:t xml:space="preserve"> dod</w:t>
            </w:r>
            <w:r w:rsidR="00FB6EEA" w:rsidRPr="00FB6EEA">
              <w:rPr>
                <w:rFonts w:ascii="Tahoma" w:hAnsi="Tahoma" w:cs="Tahoma"/>
                <w:sz w:val="20"/>
                <w:szCs w:val="20"/>
                <w:u w:val="single"/>
              </w:rPr>
              <w:t>ane naslednje postavke:</w:t>
            </w:r>
          </w:p>
          <w:p w14:paraId="3CDDC691" w14:textId="77777777" w:rsidR="00FB6EEA" w:rsidRDefault="00FB6EEA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3176EF6" w14:textId="77777777" w:rsidR="002A11D2" w:rsidRDefault="00FB6EEA" w:rsidP="009E579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  <w:r w:rsidR="009E5794">
              <w:rPr>
                <w:rFonts w:ascii="Tahoma" w:hAnsi="Tahoma" w:cs="Tahoma"/>
                <w:sz w:val="20"/>
                <w:szCs w:val="20"/>
              </w:rPr>
              <w:t>postavka 1.12</w:t>
            </w:r>
            <w:r>
              <w:rPr>
                <w:rFonts w:ascii="Tahoma" w:hAnsi="Tahoma" w:cs="Tahoma"/>
                <w:sz w:val="20"/>
                <w:szCs w:val="20"/>
              </w:rPr>
              <w:t>;</w:t>
            </w:r>
            <w:r w:rsidR="009E5794">
              <w:rPr>
                <w:rFonts w:ascii="Tahoma" w:hAnsi="Tahoma" w:cs="Tahoma"/>
                <w:sz w:val="20"/>
                <w:szCs w:val="20"/>
              </w:rPr>
              <w:t xml:space="preserve"> sklop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B6EEA">
              <w:rPr>
                <w:rFonts w:ascii="Tahoma" w:hAnsi="Tahoma" w:cs="Tahoma"/>
                <w:sz w:val="20"/>
                <w:szCs w:val="20"/>
              </w:rPr>
              <w:t>1.00 PREDDELA</w:t>
            </w:r>
            <w:r>
              <w:rPr>
                <w:rFonts w:ascii="Tahoma" w:hAnsi="Tahoma" w:cs="Tahoma"/>
                <w:sz w:val="20"/>
                <w:szCs w:val="20"/>
              </w:rPr>
              <w:t>;</w:t>
            </w:r>
            <w:r w:rsidRPr="00FB6EEA">
              <w:rPr>
                <w:rFonts w:ascii="Tahoma" w:hAnsi="Tahoma" w:cs="Tahoma"/>
                <w:sz w:val="20"/>
                <w:szCs w:val="20"/>
              </w:rPr>
              <w:t xml:space="preserve"> v zavihkih 2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FB6EEA">
              <w:rPr>
                <w:rFonts w:ascii="Tahoma" w:hAnsi="Tahoma" w:cs="Tahoma"/>
                <w:sz w:val="20"/>
                <w:szCs w:val="20"/>
              </w:rPr>
              <w:t xml:space="preserve"> OK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  <w:p w14:paraId="55089561" w14:textId="77777777" w:rsidR="00FB6EEA" w:rsidRDefault="00FB6EEA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214" w:type="dxa"/>
              <w:tblInd w:w="2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4311"/>
              <w:gridCol w:w="620"/>
              <w:gridCol w:w="1240"/>
              <w:gridCol w:w="1058"/>
              <w:gridCol w:w="1418"/>
            </w:tblGrid>
            <w:tr w:rsidR="00FB6EEA" w14:paraId="49675A19" w14:textId="77777777" w:rsidTr="00C67E6F">
              <w:trPr>
                <w:trHeight w:val="264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57850D" w14:textId="77777777" w:rsidR="00FB6EEA" w:rsidRDefault="00FB6EEA" w:rsidP="00FB6E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1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82342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00 000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8D6527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6E82A1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961EE6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2C312C" w14:textId="77777777" w:rsidR="00FB6EEA" w:rsidRDefault="00FB6EEA" w:rsidP="00FB6EE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FB6EEA" w14:paraId="2A9551BA" w14:textId="77777777" w:rsidTr="00C67E6F">
              <w:trPr>
                <w:trHeight w:val="264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84741" w14:textId="77777777" w:rsidR="00FB6EEA" w:rsidRDefault="00FB6EEA" w:rsidP="00FB6E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1.12</w:t>
                  </w:r>
                </w:p>
              </w:tc>
              <w:tc>
                <w:tcPr>
                  <w:tcW w:w="43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D237BD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Odstranjevanje dela obloge, ki se lušči, odstopa in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B15787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77B847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E5344A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13D314" w14:textId="77777777" w:rsidR="00FB6EEA" w:rsidRDefault="00FB6EEA" w:rsidP="00FB6EE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FB6EEA" w14:paraId="2EF72180" w14:textId="77777777" w:rsidTr="00C67E6F">
              <w:trPr>
                <w:trHeight w:val="264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6D0D89" w14:textId="77777777" w:rsidR="00FB6EEA" w:rsidRDefault="00FB6EEA" w:rsidP="00FB6E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D1DC2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odpada, do globine ca. 3 cm, z uporabo lažjih </w:t>
                  </w:r>
                  <w:proofErr w:type="spellStart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elek</w:t>
                  </w:r>
                  <w:proofErr w:type="spellEnd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5B5EE9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54FCC4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71C929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3F218E" w14:textId="77777777" w:rsidR="00FB6EEA" w:rsidRDefault="00FB6EEA" w:rsidP="00FB6EE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FB6EEA" w14:paraId="279C0132" w14:textId="77777777" w:rsidTr="00C67E6F">
              <w:trPr>
                <w:trHeight w:val="264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CE7F7" w14:textId="77777777" w:rsidR="00FB6EEA" w:rsidRDefault="00FB6EEA" w:rsidP="00FB6E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BDEFA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orodij. Odvoz gradbenih odpadkov na stalno deponijo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D5D40C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47ED1" w14:textId="77777777" w:rsidR="00FB6EEA" w:rsidRDefault="00FB6EEA" w:rsidP="00FB6EEA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F1E314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A15738" w14:textId="77777777" w:rsidR="00FB6EEA" w:rsidRDefault="00FB6EEA" w:rsidP="00FB6EE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FB6EEA" w14:paraId="6152448E" w14:textId="77777777" w:rsidTr="00C67E6F">
              <w:trPr>
                <w:trHeight w:val="31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E6ACC3" w14:textId="77777777" w:rsidR="00FB6EEA" w:rsidRDefault="00FB6EEA" w:rsidP="00FB6EEA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7E8742" w14:textId="77777777" w:rsidR="00FB6EEA" w:rsidRDefault="00FB6EEA" w:rsidP="00FB6EEA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s plačilom takse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17E7AF" w14:textId="77777777" w:rsidR="00FB6EEA" w:rsidRDefault="00FB6EEA" w:rsidP="00D11EBE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01664" w14:textId="77777777" w:rsidR="00FB6EEA" w:rsidRDefault="00FB6EEA" w:rsidP="00D11EBE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60,00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7D0CC" w14:textId="77777777" w:rsidR="00FB6EEA" w:rsidRDefault="00FB6EEA" w:rsidP="00D11EBE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E1ED1C" w14:textId="77777777" w:rsidR="00FB6EEA" w:rsidRPr="00D11EBE" w:rsidRDefault="00FB6EEA" w:rsidP="00D11EBE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D11EBE">
                    <w:rPr>
                      <w:rFonts w:ascii="Times New Roman CE" w:hAnsi="Times New Roman CE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2C1CDF51" w14:textId="77777777" w:rsidR="00FB6EEA" w:rsidRDefault="00FB6EEA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AFF732" w14:textId="77777777" w:rsidR="008F0D60" w:rsidRDefault="008F0D60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BAB3205" w14:textId="77777777" w:rsidR="00FB6EEA" w:rsidRDefault="00FB6EEA" w:rsidP="00FB6EEA">
            <w:pPr>
              <w:rPr>
                <w:rFonts w:ascii="Tahoma" w:hAnsi="Tahoma" w:cs="Tahoma"/>
                <w:sz w:val="20"/>
                <w:szCs w:val="20"/>
              </w:rPr>
            </w:pPr>
            <w:r w:rsidRPr="00FB6EEA">
              <w:rPr>
                <w:rFonts w:ascii="Tahoma" w:hAnsi="Tahoma" w:cs="Tahoma"/>
                <w:sz w:val="20"/>
                <w:szCs w:val="20"/>
              </w:rPr>
              <w:t xml:space="preserve">-postavka </w:t>
            </w:r>
            <w:r>
              <w:rPr>
                <w:rFonts w:ascii="Tahoma" w:hAnsi="Tahoma" w:cs="Tahoma"/>
                <w:sz w:val="20"/>
                <w:szCs w:val="20"/>
              </w:rPr>
              <w:t>5.01</w:t>
            </w:r>
            <w:r w:rsidRPr="00FB6EEA">
              <w:rPr>
                <w:rFonts w:ascii="Tahoma" w:hAnsi="Tahoma" w:cs="Tahoma"/>
                <w:sz w:val="20"/>
                <w:szCs w:val="20"/>
              </w:rPr>
              <w:t xml:space="preserve">; sklop 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FB6EEA">
              <w:rPr>
                <w:rFonts w:ascii="Tahoma" w:hAnsi="Tahoma" w:cs="Tahoma"/>
                <w:sz w:val="20"/>
                <w:szCs w:val="20"/>
              </w:rPr>
              <w:t xml:space="preserve">.00 </w:t>
            </w:r>
            <w:r>
              <w:rPr>
                <w:rFonts w:ascii="Tahoma" w:hAnsi="Tahoma" w:cs="Tahoma"/>
                <w:sz w:val="20"/>
                <w:szCs w:val="20"/>
              </w:rPr>
              <w:t>GRADBENA IN OBRTNIŠKA DELA</w:t>
            </w:r>
            <w:r w:rsidR="000172BF">
              <w:rPr>
                <w:rFonts w:ascii="Tahoma" w:hAnsi="Tahoma" w:cs="Tahoma"/>
                <w:sz w:val="20"/>
                <w:szCs w:val="20"/>
              </w:rPr>
              <w:t>;</w:t>
            </w:r>
            <w:r w:rsidRPr="00FB6EEA">
              <w:rPr>
                <w:rFonts w:ascii="Tahoma" w:hAnsi="Tahoma" w:cs="Tahoma"/>
                <w:sz w:val="20"/>
                <w:szCs w:val="20"/>
              </w:rPr>
              <w:t xml:space="preserve"> v zavihkih 21 OK5</w:t>
            </w:r>
          </w:p>
          <w:p w14:paraId="71AAE97E" w14:textId="77777777" w:rsidR="00C67E6F" w:rsidRPr="00FB6EEA" w:rsidRDefault="00C67E6F" w:rsidP="00FB6EEA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24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4200"/>
              <w:gridCol w:w="620"/>
              <w:gridCol w:w="1240"/>
              <w:gridCol w:w="1300"/>
              <w:gridCol w:w="1323"/>
            </w:tblGrid>
            <w:tr w:rsidR="00C67E6F" w14:paraId="7C3E13BD" w14:textId="77777777" w:rsidTr="00034209">
              <w:trPr>
                <w:trHeight w:val="264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CC7465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b/>
                      <w:bCs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9A16A3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51 111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36427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5E63D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E833B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DD5CCE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06A4C159" w14:textId="77777777" w:rsidTr="00034209">
              <w:trPr>
                <w:trHeight w:val="264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882FBF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5.01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9C966B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Izdelava premičnega odra visokega do 4m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434D3B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F6996A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84E33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CDA70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1C7F3089" w14:textId="77777777" w:rsidTr="00034209">
              <w:trPr>
                <w:trHeight w:val="264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9A31D2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7631DD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(sanacija obloge na obstoječem zidu)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63A667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F3A352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CD5BD3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48A218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5675CBFD" w14:textId="77777777" w:rsidR="00FB6EEA" w:rsidRDefault="00FB6EEA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01F890C" w14:textId="77777777" w:rsidR="00C67E6F" w:rsidRDefault="00C67E6F" w:rsidP="00C67E6F">
            <w:pPr>
              <w:rPr>
                <w:rFonts w:ascii="Tahoma" w:hAnsi="Tahoma" w:cs="Tahoma"/>
                <w:sz w:val="20"/>
                <w:szCs w:val="20"/>
              </w:rPr>
            </w:pPr>
            <w:r w:rsidRPr="00C67E6F">
              <w:rPr>
                <w:rFonts w:ascii="Tahoma" w:hAnsi="Tahoma" w:cs="Tahoma"/>
                <w:sz w:val="20"/>
                <w:szCs w:val="20"/>
              </w:rPr>
              <w:t>-postavka 5.</w:t>
            </w: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C67E6F">
              <w:rPr>
                <w:rFonts w:ascii="Tahoma" w:hAnsi="Tahoma" w:cs="Tahoma"/>
                <w:sz w:val="20"/>
                <w:szCs w:val="20"/>
              </w:rPr>
              <w:t>; sklop 5.00 GRADBENA IN OBRTNIŠKA DELA; v zavihkih 21 OK5</w:t>
            </w:r>
          </w:p>
          <w:p w14:paraId="54D9468F" w14:textId="77777777" w:rsidR="00C67E6F" w:rsidRPr="00C67E6F" w:rsidRDefault="00C67E6F" w:rsidP="00C67E6F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24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4200"/>
              <w:gridCol w:w="620"/>
              <w:gridCol w:w="1240"/>
              <w:gridCol w:w="1300"/>
              <w:gridCol w:w="1323"/>
            </w:tblGrid>
            <w:tr w:rsidR="00C67E6F" w14:paraId="181B943B" w14:textId="77777777" w:rsidTr="00034209">
              <w:trPr>
                <w:trHeight w:val="264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74B471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5.20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3B28C5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Dobava, priprava in vgraditev cementne malte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97DF9D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A5FE7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EE00E7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A56B8B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46134BC1" w14:textId="77777777" w:rsidTr="00034209">
              <w:trPr>
                <w:trHeight w:val="264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126203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471156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z dodatkom umetnih vlaken in </w:t>
                  </w:r>
                  <w:proofErr w:type="spellStart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mikrosilike</w:t>
                  </w:r>
                  <w:proofErr w:type="spellEnd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po 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710103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091BB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236AE8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C9140F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7C9D71D6" w14:textId="77777777" w:rsidTr="00034209">
              <w:trPr>
                <w:trHeight w:val="528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4E0FD1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C1A38F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po navodilih proizvajalca, površina nagnjena 71-90°,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AC8EAD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EA41A3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E4EC4B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49F088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3BA2619F" w14:textId="77777777" w:rsidTr="00034209">
              <w:trPr>
                <w:trHeight w:val="528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25162E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D0AADF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posamične površine nad 10,0 m2, </w:t>
                  </w:r>
                  <w:proofErr w:type="spellStart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deb</w:t>
                  </w:r>
                  <w:proofErr w:type="spellEnd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. 21 do 40 mm 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37DD6A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361262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6C2281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746DBB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63E9C69C" w14:textId="77777777" w:rsidTr="00034209">
              <w:trPr>
                <w:trHeight w:val="264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87DD90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4BBE1E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(posamezne poškodbe zidu)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978D0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m2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2C9D67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40,00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9F4A17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EA2DBE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1A7540CA" w14:textId="77777777" w:rsidR="00C67E6F" w:rsidRDefault="00C67E6F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F43515D" w14:textId="77777777" w:rsidR="00C67E6F" w:rsidRDefault="00C67E6F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495174D" w14:textId="77777777" w:rsidR="00C67E6F" w:rsidRPr="00C67E6F" w:rsidRDefault="00C67E6F" w:rsidP="00C67E6F">
            <w:pPr>
              <w:rPr>
                <w:rFonts w:ascii="Tahoma" w:hAnsi="Tahoma" w:cs="Tahoma"/>
                <w:sz w:val="20"/>
                <w:szCs w:val="20"/>
              </w:rPr>
            </w:pPr>
            <w:r w:rsidRPr="00C67E6F">
              <w:rPr>
                <w:rFonts w:ascii="Tahoma" w:hAnsi="Tahoma" w:cs="Tahoma"/>
                <w:sz w:val="20"/>
                <w:szCs w:val="20"/>
              </w:rPr>
              <w:t>-postavka 5.2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67E6F">
              <w:rPr>
                <w:rFonts w:ascii="Tahoma" w:hAnsi="Tahoma" w:cs="Tahoma"/>
                <w:sz w:val="20"/>
                <w:szCs w:val="20"/>
              </w:rPr>
              <w:t>; sklop 5.00 GRADBENA IN OBRTNIŠKA DELA; v zavihkih 21 OK5</w:t>
            </w:r>
          </w:p>
          <w:p w14:paraId="16ABDFDC" w14:textId="77777777" w:rsidR="00C67E6F" w:rsidRDefault="00C67E6F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3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4200"/>
              <w:gridCol w:w="620"/>
              <w:gridCol w:w="1240"/>
              <w:gridCol w:w="1300"/>
              <w:gridCol w:w="1400"/>
            </w:tblGrid>
            <w:tr w:rsidR="00C67E6F" w14:paraId="3BE9E78F" w14:textId="77777777" w:rsidTr="00C67E6F">
              <w:trPr>
                <w:trHeight w:val="264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B7AA33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0957F8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00 000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809F16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3C83C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059D4F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70AEAC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51D7BB87" w14:textId="77777777" w:rsidTr="00C67E6F">
              <w:trPr>
                <w:trHeight w:val="528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652215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5.21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D93DE6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Dobava in vgradnja armaturne mreže za </w:t>
                  </w:r>
                  <w:proofErr w:type="spellStart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sprijemnljivost</w:t>
                  </w:r>
                  <w:proofErr w:type="spellEnd"/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851DC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D92C54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867053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9009E1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5413AA53" w14:textId="77777777" w:rsidTr="00C67E6F">
              <w:trPr>
                <w:trHeight w:val="264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420C1F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D7F88C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sanacijskega ometa in obstoječega betona s 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66F34B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905564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28D2AA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26AEFB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3CC3A768" w14:textId="77777777" w:rsidTr="00C67E6F">
              <w:trPr>
                <w:trHeight w:val="264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7A1583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97F086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pritrdilnimi sidri (4 sidra/m2)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3056B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m2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23B14F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5622EE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86C86C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</w:p>
              </w:tc>
            </w:tr>
          </w:tbl>
          <w:p w14:paraId="38FA2842" w14:textId="77777777" w:rsidR="00FB6EEA" w:rsidRDefault="00FB6EEA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FE73FE5" w14:textId="77777777" w:rsidR="00C67E6F" w:rsidRPr="00C67E6F" w:rsidRDefault="00C67E6F" w:rsidP="00C67E6F">
            <w:pPr>
              <w:rPr>
                <w:rFonts w:ascii="Tahoma" w:hAnsi="Tahoma" w:cs="Tahoma"/>
                <w:sz w:val="20"/>
                <w:szCs w:val="20"/>
              </w:rPr>
            </w:pPr>
            <w:r w:rsidRPr="00C67E6F">
              <w:rPr>
                <w:rFonts w:ascii="Tahoma" w:hAnsi="Tahoma" w:cs="Tahoma"/>
                <w:sz w:val="20"/>
                <w:szCs w:val="20"/>
              </w:rPr>
              <w:t xml:space="preserve">-postavka </w:t>
            </w:r>
            <w:r>
              <w:rPr>
                <w:rFonts w:ascii="Tahoma" w:hAnsi="Tahoma" w:cs="Tahoma"/>
                <w:sz w:val="20"/>
                <w:szCs w:val="20"/>
              </w:rPr>
              <w:t>0005</w:t>
            </w:r>
            <w:r w:rsidRPr="00C67E6F">
              <w:rPr>
                <w:rFonts w:ascii="Tahoma" w:hAnsi="Tahoma" w:cs="Tahoma"/>
                <w:sz w:val="20"/>
                <w:szCs w:val="20"/>
              </w:rPr>
              <w:t xml:space="preserve">; sklop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67E6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PREDDELA</w:t>
            </w:r>
            <w:r w:rsidRPr="00C67E6F">
              <w:rPr>
                <w:rFonts w:ascii="Tahoma" w:hAnsi="Tahoma" w:cs="Tahoma"/>
                <w:sz w:val="20"/>
                <w:szCs w:val="20"/>
              </w:rPr>
              <w:t xml:space="preserve">; v zavihkih </w:t>
            </w:r>
            <w:r>
              <w:rPr>
                <w:rFonts w:ascii="Tahoma" w:hAnsi="Tahoma" w:cs="Tahoma"/>
                <w:sz w:val="20"/>
                <w:szCs w:val="20"/>
              </w:rPr>
              <w:t>1 CESTA</w:t>
            </w:r>
          </w:p>
          <w:p w14:paraId="158B1ED1" w14:textId="77777777" w:rsidR="00C67E6F" w:rsidRDefault="00C67E6F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3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4200"/>
              <w:gridCol w:w="620"/>
              <w:gridCol w:w="1240"/>
              <w:gridCol w:w="1300"/>
              <w:gridCol w:w="1400"/>
            </w:tblGrid>
            <w:tr w:rsidR="00C67E6F" w14:paraId="7C7BBADC" w14:textId="77777777" w:rsidTr="00034209">
              <w:trPr>
                <w:trHeight w:val="264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29FDB0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F6008A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7F5912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8BE15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F134D2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844C9B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C67E6F" w14:paraId="1A993570" w14:textId="77777777" w:rsidTr="00034209">
              <w:trPr>
                <w:trHeight w:val="528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BC80FC" w14:textId="77777777" w:rsidR="00C67E6F" w:rsidRDefault="00C67E6F" w:rsidP="00C67E6F">
                  <w:pPr>
                    <w:jc w:val="right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0005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AD0F27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 w:rsidRPr="00C67E6F">
                    <w:rPr>
                      <w:rFonts w:ascii="Times New Roman CE" w:hAnsi="Times New Roman CE"/>
                      <w:sz w:val="20"/>
                      <w:szCs w:val="20"/>
                    </w:rPr>
                    <w:t>Izvedba geodetskega posnetka začetnega stanja pred izvedbo gradbenih del. Opomba</w:t>
                  </w:r>
                  <w:r w:rsidR="00FF08F7">
                    <w:rPr>
                      <w:rFonts w:ascii="Times New Roman CE" w:hAnsi="Times New Roman CE"/>
                      <w:sz w:val="20"/>
                      <w:szCs w:val="20"/>
                    </w:rPr>
                    <w:t>:</w:t>
                  </w:r>
                  <w:r w:rsidRPr="00C67E6F">
                    <w:rPr>
                      <w:rFonts w:ascii="Times New Roman CE" w:hAnsi="Times New Roman CE"/>
                      <w:sz w:val="20"/>
                      <w:szCs w:val="20"/>
                    </w:rPr>
                    <w:t xml:space="preserve"> zajema celoten projekt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2B0936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KM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0D1F61" w14:textId="77777777" w:rsidR="00C67E6F" w:rsidRDefault="00C67E6F" w:rsidP="00C67E6F">
                  <w:pPr>
                    <w:jc w:val="center"/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3,77 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79A002" w14:textId="77777777" w:rsidR="00C67E6F" w:rsidRDefault="00C67E6F" w:rsidP="00C67E6F">
                  <w:pPr>
                    <w:rPr>
                      <w:rFonts w:ascii="Times New Roman CE" w:hAnsi="Times New Roman CE"/>
                      <w:sz w:val="20"/>
                      <w:szCs w:val="20"/>
                    </w:rPr>
                  </w:pPr>
                  <w:r>
                    <w:rPr>
                      <w:rFonts w:ascii="Times New Roman CE" w:hAnsi="Times New Roman CE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FC4969" w14:textId="77777777" w:rsidR="00C67E6F" w:rsidRDefault="00C67E6F" w:rsidP="00C67E6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7E6F">
                    <w:rPr>
                      <w:rFonts w:ascii="Arial" w:hAnsi="Arial" w:cs="Arial"/>
                      <w:sz w:val="20"/>
                      <w:szCs w:val="20"/>
                    </w:rPr>
                    <w:t>0,00 €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02A3B992" w14:textId="77777777" w:rsidR="00C67E6F" w:rsidRDefault="00C67E6F" w:rsidP="009E579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E12CC23" w14:textId="77777777" w:rsidR="00062A76" w:rsidRDefault="00062A76" w:rsidP="002A11D2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22E3A1B" w14:textId="77777777" w:rsidR="00062A76" w:rsidRPr="000167D4" w:rsidRDefault="00034209" w:rsidP="002A11D2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0167D4">
              <w:rPr>
                <w:rFonts w:ascii="Tahoma" w:hAnsi="Tahoma" w:cs="Tahoma"/>
                <w:sz w:val="20"/>
                <w:szCs w:val="20"/>
                <w:u w:val="single"/>
              </w:rPr>
              <w:t xml:space="preserve">V </w:t>
            </w:r>
            <w:r w:rsidR="00062A76" w:rsidRPr="000167D4">
              <w:rPr>
                <w:rFonts w:ascii="Tahoma" w:hAnsi="Tahoma" w:cs="Tahoma"/>
                <w:sz w:val="20"/>
                <w:szCs w:val="20"/>
                <w:u w:val="single"/>
              </w:rPr>
              <w:t>zavihk</w:t>
            </w:r>
            <w:r w:rsidRPr="000167D4">
              <w:rPr>
                <w:rFonts w:ascii="Tahoma" w:hAnsi="Tahoma" w:cs="Tahoma"/>
                <w:sz w:val="20"/>
                <w:szCs w:val="20"/>
                <w:u w:val="single"/>
              </w:rPr>
              <w:t>u</w:t>
            </w:r>
            <w:r w:rsidR="00062A76" w:rsidRPr="000167D4">
              <w:rPr>
                <w:rFonts w:ascii="Tahoma" w:hAnsi="Tahoma" w:cs="Tahoma"/>
                <w:sz w:val="20"/>
                <w:szCs w:val="20"/>
                <w:u w:val="single"/>
              </w:rPr>
              <w:t xml:space="preserve"> OPOMBE</w:t>
            </w:r>
            <w:r w:rsidRPr="000167D4">
              <w:rPr>
                <w:rFonts w:ascii="Tahoma" w:hAnsi="Tahoma" w:cs="Tahoma"/>
                <w:sz w:val="20"/>
                <w:szCs w:val="20"/>
                <w:u w:val="single"/>
              </w:rPr>
              <w:t xml:space="preserve"> so dopolnjena NAVODILA K PRIPRAVI PONUDBENEGA PREDRAČUNA</w:t>
            </w:r>
          </w:p>
          <w:p w14:paraId="1277CAB2" w14:textId="77777777" w:rsidR="00034209" w:rsidRDefault="00034209" w:rsidP="002A11D2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8A7BA93" w14:textId="77777777" w:rsidR="00034209" w:rsidRPr="002A11D2" w:rsidRDefault="00034209" w:rsidP="002A11D2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5AD5DCF" w14:textId="77777777" w:rsidR="00770598" w:rsidRPr="00A53A07" w:rsidRDefault="00770598" w:rsidP="00770598">
            <w:pPr>
              <w:pStyle w:val="Odstavekseznama"/>
              <w:ind w:left="22" w:hanging="2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Navedene spremembe bodo upoštevane</w:t>
            </w:r>
            <w:r w:rsidRPr="00A53A07">
              <w:rPr>
                <w:rFonts w:ascii="Tahoma" w:hAnsi="Tahoma" w:cs="Tahoma"/>
                <w:sz w:val="20"/>
                <w:szCs w:val="20"/>
              </w:rPr>
              <w:t xml:space="preserve"> v čistopisu popisa del.</w:t>
            </w:r>
          </w:p>
          <w:p w14:paraId="16F4C82F" w14:textId="77777777" w:rsidR="00595FFA" w:rsidRDefault="00595FFA" w:rsidP="00281737">
            <w:pPr>
              <w:pStyle w:val="Telobesedila2"/>
              <w:widowControl w:val="0"/>
              <w:spacing w:line="254" w:lineRule="atLeast"/>
              <w:ind w:left="32"/>
              <w:rPr>
                <w:rFonts w:ascii="Tahoma" w:hAnsi="Tahoma" w:cs="Tahoma"/>
                <w:sz w:val="19"/>
                <w:szCs w:val="19"/>
              </w:rPr>
            </w:pPr>
          </w:p>
          <w:p w14:paraId="47B081D3" w14:textId="77777777" w:rsidR="00595FFA" w:rsidRPr="00634D5B" w:rsidRDefault="00595FFA" w:rsidP="00595FF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</w:rPr>
            </w:pPr>
          </w:p>
        </w:tc>
      </w:tr>
    </w:tbl>
    <w:p w14:paraId="6B5CBAC8" w14:textId="77777777" w:rsidR="00595FFA" w:rsidRPr="00B262A4" w:rsidRDefault="00595FFA" w:rsidP="00595FFA">
      <w:pPr>
        <w:pStyle w:val="Telobesedila2"/>
        <w:widowControl w:val="0"/>
        <w:spacing w:line="254" w:lineRule="atLeast"/>
        <w:rPr>
          <w:rFonts w:ascii="Times New Roman" w:hAnsi="Times New Roman"/>
          <w:b/>
          <w:highlight w:val="yellow"/>
        </w:rPr>
      </w:pPr>
    </w:p>
    <w:p w14:paraId="5F766E29" w14:textId="77777777" w:rsidR="00595FFA" w:rsidRPr="00B539C1" w:rsidRDefault="00595FFA" w:rsidP="00595FFA">
      <w:pPr>
        <w:pStyle w:val="Telobesedila2"/>
        <w:widowControl w:val="0"/>
        <w:spacing w:line="254" w:lineRule="atLeast"/>
        <w:rPr>
          <w:rFonts w:ascii="Times New Roman" w:hAnsi="Times New Roman"/>
          <w:szCs w:val="20"/>
          <w:highlight w:val="yellow"/>
        </w:rPr>
      </w:pPr>
    </w:p>
    <w:p w14:paraId="5D6CFD20" w14:textId="77777777" w:rsidR="00595FFA" w:rsidRPr="00B539C1" w:rsidRDefault="00595FFA" w:rsidP="00B539C1">
      <w:pPr>
        <w:pStyle w:val="Telobesedila2"/>
        <w:widowControl w:val="0"/>
        <w:spacing w:line="254" w:lineRule="atLeast"/>
        <w:ind w:left="32"/>
        <w:rPr>
          <w:rFonts w:ascii="Tahoma" w:hAnsi="Tahoma" w:cs="Tahoma"/>
          <w:szCs w:val="20"/>
        </w:rPr>
      </w:pPr>
      <w:r w:rsidRPr="00B539C1">
        <w:rPr>
          <w:rFonts w:ascii="Tahoma" w:hAnsi="Tahoma" w:cs="Tahoma"/>
          <w:szCs w:val="20"/>
        </w:rPr>
        <w:t>Spremembe so sestavni del razpisne dokumentacije in jih je potrebno upoštevati pri pripravi ponudbe.</w:t>
      </w:r>
    </w:p>
    <w:p w14:paraId="3937937C" w14:textId="77777777" w:rsidR="001B2746" w:rsidRPr="001B2746" w:rsidRDefault="001B2746" w:rsidP="00595FFA">
      <w:pPr>
        <w:pStyle w:val="Konnaopomba-besedilo"/>
        <w:jc w:val="both"/>
        <w:rPr>
          <w:rFonts w:ascii="Tahoma" w:hAnsi="Tahoma" w:cs="Tahoma"/>
          <w:szCs w:val="20"/>
        </w:rPr>
      </w:pPr>
    </w:p>
    <w:sectPr w:rsidR="001B2746" w:rsidRPr="001B27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FBFE8" w14:textId="77777777" w:rsidR="007B2511" w:rsidRDefault="007B2511">
      <w:r>
        <w:separator/>
      </w:r>
    </w:p>
  </w:endnote>
  <w:endnote w:type="continuationSeparator" w:id="0">
    <w:p w14:paraId="200FD805" w14:textId="77777777" w:rsidR="007B2511" w:rsidRDefault="007B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0D34" w14:textId="77777777" w:rsidR="00FA0617" w:rsidRDefault="00FA06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F477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3EEB2192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DFB558B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E0D86F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07FEB667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1A841A4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A04C69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D73B494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3AE38A1A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EC6D" w14:textId="77777777" w:rsidR="00E813F4" w:rsidRDefault="00E813F4" w:rsidP="002507C2">
    <w:pPr>
      <w:pStyle w:val="Noga"/>
      <w:ind w:firstLine="540"/>
    </w:pPr>
    <w:r>
      <w:t xml:space="preserve">  </w:t>
    </w:r>
    <w:r w:rsidR="00FA0617" w:rsidRPr="00643501">
      <w:rPr>
        <w:noProof/>
        <w:lang w:eastAsia="sl-SI"/>
      </w:rPr>
      <w:drawing>
        <wp:inline distT="0" distB="0" distL="0" distR="0" wp14:anchorId="66B90FE9" wp14:editId="64A439E1">
          <wp:extent cx="544830" cy="43053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0617" w:rsidRPr="00643501">
      <w:rPr>
        <w:noProof/>
        <w:lang w:eastAsia="sl-SI"/>
      </w:rPr>
      <w:drawing>
        <wp:inline distT="0" distB="0" distL="0" distR="0" wp14:anchorId="0B4D5D95" wp14:editId="320BE5BC">
          <wp:extent cx="430530" cy="43053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530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0617" w:rsidRPr="00CF74F9">
      <w:rPr>
        <w:noProof/>
        <w:lang w:eastAsia="sl-SI"/>
      </w:rPr>
      <w:drawing>
        <wp:inline distT="0" distB="0" distL="0" distR="0" wp14:anchorId="0D793784" wp14:editId="7E536ABD">
          <wp:extent cx="2338705" cy="33401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8705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DDAC66B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D43D" w14:textId="77777777" w:rsidR="007B2511" w:rsidRDefault="007B2511">
      <w:r>
        <w:separator/>
      </w:r>
    </w:p>
  </w:footnote>
  <w:footnote w:type="continuationSeparator" w:id="0">
    <w:p w14:paraId="389DF983" w14:textId="77777777" w:rsidR="007B2511" w:rsidRDefault="007B2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F080" w14:textId="77777777" w:rsidR="00FA0617" w:rsidRDefault="00FA06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2816" w14:textId="77777777" w:rsidR="00FA0617" w:rsidRDefault="00FA06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CD213" w14:textId="77777777" w:rsidR="00DB7CDA" w:rsidRDefault="00FA0617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4370909F" wp14:editId="5068FCDA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5261"/>
    <w:multiLevelType w:val="hybridMultilevel"/>
    <w:tmpl w:val="59CC3A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7A04E4"/>
    <w:multiLevelType w:val="hybridMultilevel"/>
    <w:tmpl w:val="98C2E734"/>
    <w:lvl w:ilvl="0" w:tplc="51FCA488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56610CAE"/>
    <w:multiLevelType w:val="hybridMultilevel"/>
    <w:tmpl w:val="B694C7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2"/>
  </w:num>
  <w:num w:numId="3">
    <w:abstractNumId w:val="19"/>
  </w:num>
  <w:num w:numId="4">
    <w:abstractNumId w:val="7"/>
  </w:num>
  <w:num w:numId="5">
    <w:abstractNumId w:val="16"/>
  </w:num>
  <w:num w:numId="6">
    <w:abstractNumId w:val="18"/>
  </w:num>
  <w:num w:numId="7">
    <w:abstractNumId w:val="14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617"/>
    <w:rsid w:val="000167D4"/>
    <w:rsid w:val="000172BF"/>
    <w:rsid w:val="00034209"/>
    <w:rsid w:val="00062A76"/>
    <w:rsid w:val="000646A9"/>
    <w:rsid w:val="00090D98"/>
    <w:rsid w:val="000C4CDF"/>
    <w:rsid w:val="000D1EA1"/>
    <w:rsid w:val="001012C6"/>
    <w:rsid w:val="00156967"/>
    <w:rsid w:val="001836BB"/>
    <w:rsid w:val="00194BA3"/>
    <w:rsid w:val="001B2746"/>
    <w:rsid w:val="00216549"/>
    <w:rsid w:val="00222F9E"/>
    <w:rsid w:val="00224D03"/>
    <w:rsid w:val="0023467E"/>
    <w:rsid w:val="002507C2"/>
    <w:rsid w:val="00290551"/>
    <w:rsid w:val="00292A4A"/>
    <w:rsid w:val="002A11D2"/>
    <w:rsid w:val="003133A6"/>
    <w:rsid w:val="00354E98"/>
    <w:rsid w:val="003560E2"/>
    <w:rsid w:val="003579C0"/>
    <w:rsid w:val="003A6B19"/>
    <w:rsid w:val="003B2C14"/>
    <w:rsid w:val="003C01FE"/>
    <w:rsid w:val="003E6473"/>
    <w:rsid w:val="00415792"/>
    <w:rsid w:val="00424A5A"/>
    <w:rsid w:val="004374C8"/>
    <w:rsid w:val="0044323F"/>
    <w:rsid w:val="004506E7"/>
    <w:rsid w:val="004B34B5"/>
    <w:rsid w:val="004C45BE"/>
    <w:rsid w:val="00556816"/>
    <w:rsid w:val="0056732D"/>
    <w:rsid w:val="00595FFA"/>
    <w:rsid w:val="005C74E5"/>
    <w:rsid w:val="00600866"/>
    <w:rsid w:val="00607D28"/>
    <w:rsid w:val="00634B0D"/>
    <w:rsid w:val="00637BE6"/>
    <w:rsid w:val="00665852"/>
    <w:rsid w:val="006729AB"/>
    <w:rsid w:val="00681830"/>
    <w:rsid w:val="00685DF6"/>
    <w:rsid w:val="006D0102"/>
    <w:rsid w:val="00754A0D"/>
    <w:rsid w:val="00770598"/>
    <w:rsid w:val="00790D55"/>
    <w:rsid w:val="007B2511"/>
    <w:rsid w:val="007D1579"/>
    <w:rsid w:val="008016A8"/>
    <w:rsid w:val="008524DF"/>
    <w:rsid w:val="00890B19"/>
    <w:rsid w:val="008A3B38"/>
    <w:rsid w:val="008D43E0"/>
    <w:rsid w:val="008F0D60"/>
    <w:rsid w:val="008F1BC4"/>
    <w:rsid w:val="008F1F7C"/>
    <w:rsid w:val="00991362"/>
    <w:rsid w:val="009B1C32"/>
    <w:rsid w:val="009B1FD9"/>
    <w:rsid w:val="009D0855"/>
    <w:rsid w:val="009D0EE5"/>
    <w:rsid w:val="009E5794"/>
    <w:rsid w:val="00A04C69"/>
    <w:rsid w:val="00A05C73"/>
    <w:rsid w:val="00A17575"/>
    <w:rsid w:val="00A64345"/>
    <w:rsid w:val="00A8343C"/>
    <w:rsid w:val="00AC61CB"/>
    <w:rsid w:val="00AD3747"/>
    <w:rsid w:val="00AE153D"/>
    <w:rsid w:val="00AF5F1B"/>
    <w:rsid w:val="00B539C1"/>
    <w:rsid w:val="00B6374C"/>
    <w:rsid w:val="00BC3088"/>
    <w:rsid w:val="00BE76EB"/>
    <w:rsid w:val="00C017A3"/>
    <w:rsid w:val="00C03796"/>
    <w:rsid w:val="00C67E6F"/>
    <w:rsid w:val="00C90ECB"/>
    <w:rsid w:val="00C94CFD"/>
    <w:rsid w:val="00CA42BE"/>
    <w:rsid w:val="00CF32EA"/>
    <w:rsid w:val="00D11EBE"/>
    <w:rsid w:val="00DB7CDA"/>
    <w:rsid w:val="00E02643"/>
    <w:rsid w:val="00E20880"/>
    <w:rsid w:val="00E51016"/>
    <w:rsid w:val="00E66D5B"/>
    <w:rsid w:val="00E813F4"/>
    <w:rsid w:val="00EA1375"/>
    <w:rsid w:val="00EB0581"/>
    <w:rsid w:val="00F964CF"/>
    <w:rsid w:val="00FA0617"/>
    <w:rsid w:val="00FA1E40"/>
    <w:rsid w:val="00FB6EEA"/>
    <w:rsid w:val="00FF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F53872"/>
  <w15:chartTrackingRefBased/>
  <w15:docId w15:val="{204CCF2D-ABFB-4930-A64B-9A7B4D95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595FFA"/>
    <w:rPr>
      <w:rFonts w:ascii="Arial" w:hAnsi="Arial"/>
      <w:szCs w:val="24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595FFA"/>
    <w:rPr>
      <w:rFonts w:ascii="SL Dutch" w:hAnsi="SL Dutch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681830"/>
    <w:pPr>
      <w:ind w:left="720"/>
      <w:contextualSpacing/>
    </w:pPr>
  </w:style>
  <w:style w:type="table" w:styleId="Tabelamrea">
    <w:name w:val="Table Grid"/>
    <w:basedOn w:val="Navadnatabela"/>
    <w:rsid w:val="00770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053C83-727A-40E3-B4B8-8B075274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95</TotalTime>
  <Pages>4</Pages>
  <Words>876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Draga Mandić</dc:creator>
  <cp:keywords/>
  <dc:description/>
  <cp:lastModifiedBy>Administrator</cp:lastModifiedBy>
  <cp:revision>7</cp:revision>
  <cp:lastPrinted>2024-03-28T14:38:00Z</cp:lastPrinted>
  <dcterms:created xsi:type="dcterms:W3CDTF">2024-03-27T08:17:00Z</dcterms:created>
  <dcterms:modified xsi:type="dcterms:W3CDTF">2024-03-28T14:38:00Z</dcterms:modified>
</cp:coreProperties>
</file>